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32381" w14:textId="2A2561D3" w:rsidR="00BE1964" w:rsidRPr="00AA3B6B" w:rsidRDefault="00BE1964" w:rsidP="00BE1964">
      <w:pPr>
        <w:spacing w:after="0"/>
        <w:ind w:left="1988" w:hanging="1988"/>
        <w:jc w:val="both"/>
        <w:textAlignment w:val="auto"/>
        <w:rPr>
          <w:rFonts w:ascii="Arial" w:eastAsia="Batang" w:hAnsi="Arial" w:cs="Arial"/>
          <w:b/>
          <w:sz w:val="24"/>
          <w:szCs w:val="24"/>
        </w:rPr>
      </w:pPr>
      <w:r w:rsidRPr="00AA3B6B">
        <w:rPr>
          <w:rFonts w:ascii="Arial" w:eastAsia="Batang" w:hAnsi="Arial" w:cs="Arial"/>
          <w:b/>
          <w:sz w:val="24"/>
          <w:szCs w:val="24"/>
          <w:lang w:val="de-DE"/>
        </w:rPr>
        <w:t xml:space="preserve">3GPP TSG RAN WG1 #112bis-e  </w:t>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r>
      <w:r w:rsidRPr="00AA3B6B">
        <w:rPr>
          <w:rFonts w:ascii="Arial" w:eastAsia="Batang" w:hAnsi="Arial" w:cs="Arial"/>
          <w:b/>
          <w:sz w:val="24"/>
          <w:szCs w:val="24"/>
          <w:lang w:val="de-DE"/>
        </w:rPr>
        <w:tab/>
        <w:t xml:space="preserve">                     </w:t>
      </w:r>
      <w:r w:rsidR="00AA3B6B" w:rsidRPr="00AA3B6B">
        <w:rPr>
          <w:rFonts w:ascii="Arial" w:eastAsia="Batang" w:hAnsi="Arial" w:cs="Arial"/>
          <w:b/>
          <w:sz w:val="24"/>
          <w:szCs w:val="24"/>
          <w:lang w:val="de-DE"/>
        </w:rPr>
        <w:t>R1-2302818</w:t>
      </w:r>
    </w:p>
    <w:p w14:paraId="31DAC05A" w14:textId="5DE5ED1E" w:rsidR="00017B0F" w:rsidRPr="00017B0F" w:rsidRDefault="00BE1964" w:rsidP="00BE1964">
      <w:pPr>
        <w:spacing w:after="0"/>
        <w:ind w:left="1988" w:hanging="1988"/>
        <w:jc w:val="both"/>
        <w:textAlignment w:val="auto"/>
        <w:rPr>
          <w:rFonts w:ascii="Arial" w:eastAsia="Batang" w:hAnsi="Arial" w:cs="Arial"/>
          <w:b/>
          <w:bCs/>
          <w:sz w:val="24"/>
          <w:szCs w:val="24"/>
        </w:rPr>
      </w:pPr>
      <w:r w:rsidRPr="00AA3B6B">
        <w:rPr>
          <w:rFonts w:ascii="Arial" w:eastAsia="Batang" w:hAnsi="Arial" w:cs="Arial"/>
          <w:b/>
          <w:sz w:val="24"/>
          <w:szCs w:val="24"/>
          <w:lang w:val="de-DE"/>
        </w:rPr>
        <w:t>e-Meeting, April 17</w:t>
      </w:r>
      <w:r w:rsidRPr="00AA3B6B">
        <w:rPr>
          <w:rFonts w:ascii="Arial" w:eastAsia="Batang" w:hAnsi="Arial" w:cs="Arial"/>
          <w:b/>
          <w:sz w:val="24"/>
          <w:szCs w:val="24"/>
          <w:vertAlign w:val="superscript"/>
          <w:lang w:val="de-DE"/>
        </w:rPr>
        <w:t>th</w:t>
      </w:r>
      <w:r w:rsidRPr="00AA3B6B">
        <w:rPr>
          <w:rFonts w:ascii="Arial" w:eastAsia="Batang" w:hAnsi="Arial" w:cs="Arial"/>
          <w:b/>
          <w:sz w:val="24"/>
          <w:szCs w:val="24"/>
          <w:lang w:val="de-DE"/>
        </w:rPr>
        <w:t xml:space="preserve"> – April 26</w:t>
      </w:r>
      <w:r w:rsidRPr="00AA3B6B">
        <w:rPr>
          <w:rFonts w:ascii="Arial" w:eastAsia="Batang" w:hAnsi="Arial" w:cs="Arial"/>
          <w:b/>
          <w:sz w:val="24"/>
          <w:szCs w:val="24"/>
          <w:vertAlign w:val="superscript"/>
          <w:lang w:val="de-DE"/>
        </w:rPr>
        <w:t>th</w:t>
      </w:r>
      <w:r w:rsidRPr="00AA3B6B">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62F5C0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BE1964">
        <w:rPr>
          <w:rFonts w:ascii="Arial" w:hAnsi="Arial" w:cs="Arial"/>
          <w:b/>
          <w:sz w:val="24"/>
          <w:szCs w:val="24"/>
        </w:rPr>
        <w:t>2</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4E8B776B"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0A7241">
        <w:rPr>
          <w:rFonts w:ascii="Times New Roman" w:hAnsi="Times New Roman"/>
          <w:szCs w:val="20"/>
          <w:lang w:val="en-US" w:eastAsia="zh-CN"/>
        </w:rPr>
        <w:t>11</w:t>
      </w:r>
      <w:r w:rsidR="00BD4E6D">
        <w:rPr>
          <w:rFonts w:ascii="Times New Roman" w:hAnsi="Times New Roman"/>
          <w:szCs w:val="20"/>
          <w:lang w:val="en-US" w:eastAsia="zh-CN"/>
        </w:rPr>
        <w:t>2</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8E0E74">
        <w:rPr>
          <w:rFonts w:ascii="Times New Roman" w:hAnsi="Times New Roman"/>
          <w:szCs w:val="20"/>
          <w:lang w:val="en-US" w:eastAsia="zh-CN"/>
        </w:rPr>
        <w:t>,</w:t>
      </w:r>
      <w:r w:rsidR="00445DE1">
        <w:rPr>
          <w:rFonts w:ascii="Times New Roman" w:hAnsi="Times New Roman"/>
          <w:szCs w:val="20"/>
          <w:lang w:val="en-US" w:eastAsia="zh-CN"/>
        </w:rPr>
        <w:t xml:space="preserve"> </w:t>
      </w:r>
      <w:r w:rsidR="00D44CFA">
        <w:rPr>
          <w:rFonts w:ascii="Times New Roman" w:hAnsi="Times New Roman"/>
          <w:szCs w:val="20"/>
          <w:lang w:val="en-US" w:eastAsia="zh-CN"/>
        </w:rPr>
        <w:t xml:space="preserve">working assumptions 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F23C2C">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7E06366C" w14:textId="77777777" w:rsidR="00140627" w:rsidRPr="00140627" w:rsidRDefault="00140627" w:rsidP="00140627">
      <w:pPr>
        <w:overflowPunct/>
        <w:autoSpaceDE/>
        <w:autoSpaceDN/>
        <w:adjustRightInd/>
        <w:spacing w:before="120" w:after="120"/>
        <w:textAlignment w:val="auto"/>
        <w:rPr>
          <w:rFonts w:eastAsia="Batang"/>
          <w:b/>
          <w:bCs/>
          <w:highlight w:val="green"/>
          <w:lang w:eastAsia="zh-CN"/>
        </w:rPr>
      </w:pPr>
      <w:r w:rsidRPr="00140627">
        <w:rPr>
          <w:rFonts w:eastAsia="Batang"/>
          <w:b/>
          <w:bCs/>
          <w:highlight w:val="green"/>
          <w:lang w:eastAsia="zh-CN"/>
        </w:rPr>
        <w:t>Agreement</w:t>
      </w:r>
    </w:p>
    <w:p w14:paraId="4F62C8DE" w14:textId="77777777" w:rsidR="00140627" w:rsidRPr="00140627" w:rsidRDefault="00140627" w:rsidP="00140627">
      <w:pPr>
        <w:overflowPunct/>
        <w:autoSpaceDE/>
        <w:autoSpaceDN/>
        <w:adjustRightInd/>
        <w:spacing w:after="0"/>
        <w:textAlignment w:val="auto"/>
        <w:rPr>
          <w:rFonts w:eastAsia="Calibri"/>
          <w:lang w:val="en-GB"/>
        </w:rPr>
      </w:pPr>
      <w:r w:rsidRPr="00140627">
        <w:rPr>
          <w:lang w:val="en-GB"/>
        </w:rPr>
        <w:t xml:space="preserve">For multiple PRACH transmissions with same </w:t>
      </w:r>
      <w:r w:rsidRPr="00140627">
        <w:rPr>
          <w:rFonts w:eastAsia="DengXian"/>
          <w:lang w:val="en-GB"/>
        </w:rPr>
        <w:t>Tx</w:t>
      </w:r>
      <w:r w:rsidRPr="00140627">
        <w:rPr>
          <w:lang w:val="en-GB"/>
        </w:rPr>
        <w:t xml:space="preserve"> beam, </w:t>
      </w:r>
      <w:r w:rsidRPr="00140627">
        <w:rPr>
          <w:rFonts w:eastAsia="DengXian"/>
          <w:lang w:val="en-GB"/>
        </w:rPr>
        <w:t>gNB can configure one or multiple values for the number of multiple PRACH transmissions.</w:t>
      </w:r>
    </w:p>
    <w:p w14:paraId="1BC0BB67" w14:textId="77777777" w:rsidR="00140627" w:rsidRPr="00140627" w:rsidRDefault="00140627" w:rsidP="00140627">
      <w:pPr>
        <w:numPr>
          <w:ilvl w:val="0"/>
          <w:numId w:val="33"/>
        </w:numPr>
        <w:spacing w:after="0"/>
        <w:contextualSpacing/>
        <w:rPr>
          <w:rFonts w:eastAsia="Batang"/>
          <w:lang w:val="en-GB" w:eastAsia="zh-CN"/>
        </w:rPr>
      </w:pPr>
      <w:r w:rsidRPr="00140627">
        <w:rPr>
          <w:rFonts w:eastAsia="Batang"/>
          <w:lang w:val="en-GB" w:eastAsia="zh-CN"/>
        </w:rPr>
        <w:t>If multiple values are configured, PRACH resources differentiation between multiple PRACH transmissions with different number of multiple PRACH transmissions is supported.</w:t>
      </w:r>
    </w:p>
    <w:p w14:paraId="4BE20E39" w14:textId="77777777" w:rsidR="00140627" w:rsidRPr="00140627" w:rsidRDefault="00140627" w:rsidP="00140627">
      <w:pPr>
        <w:numPr>
          <w:ilvl w:val="0"/>
          <w:numId w:val="33"/>
        </w:numPr>
        <w:spacing w:after="0"/>
        <w:contextualSpacing/>
        <w:rPr>
          <w:rFonts w:eastAsia="Batang"/>
          <w:lang w:val="en-GB" w:eastAsia="zh-CN"/>
        </w:rPr>
      </w:pPr>
      <w:r w:rsidRPr="00140627">
        <w:rPr>
          <w:rFonts w:eastAsia="Batang"/>
          <w:lang w:val="en-GB" w:eastAsia="zh-CN"/>
        </w:rPr>
        <w:t>FFS: details</w:t>
      </w:r>
    </w:p>
    <w:p w14:paraId="3A487633" w14:textId="77777777" w:rsidR="00140627" w:rsidRPr="00140627" w:rsidRDefault="00140627" w:rsidP="00140627">
      <w:pPr>
        <w:overflowPunct/>
        <w:autoSpaceDE/>
        <w:autoSpaceDN/>
        <w:adjustRightInd/>
        <w:spacing w:before="120" w:after="120"/>
        <w:ind w:left="360" w:hanging="360"/>
        <w:jc w:val="both"/>
        <w:textAlignment w:val="auto"/>
        <w:rPr>
          <w:rFonts w:eastAsia="Times New Roman"/>
          <w:b/>
          <w:bCs/>
          <w:highlight w:val="darkYellow"/>
          <w:lang w:val="en-GB" w:eastAsia="zh-CN"/>
        </w:rPr>
      </w:pPr>
      <w:r w:rsidRPr="00140627">
        <w:rPr>
          <w:rFonts w:eastAsia="Times New Roman"/>
          <w:b/>
          <w:bCs/>
          <w:highlight w:val="darkYellow"/>
          <w:lang w:val="en-GB" w:eastAsia="zh-CN"/>
        </w:rPr>
        <w:t>Working Assumption</w:t>
      </w:r>
    </w:p>
    <w:p w14:paraId="08EB6609" w14:textId="77777777" w:rsidR="00140627" w:rsidRPr="00140627" w:rsidRDefault="00140627" w:rsidP="00140627">
      <w:pPr>
        <w:overflowPunct/>
        <w:autoSpaceDE/>
        <w:autoSpaceDN/>
        <w:adjustRightInd/>
        <w:spacing w:after="0"/>
        <w:textAlignment w:val="auto"/>
        <w:rPr>
          <w:bCs/>
          <w:lang w:val="en-GB"/>
        </w:rPr>
      </w:pPr>
      <w:r w:rsidRPr="00140627">
        <w:rPr>
          <w:bCs/>
          <w:lang w:val="en-GB"/>
        </w:rPr>
        <w:t>For multiple PRACH transmissions with same Tx beam, to differentiate the multiple PRACH transmissions with single PRACH transmission, at least support that multiple PRACH are transmitted on separate ROs.</w:t>
      </w:r>
    </w:p>
    <w:p w14:paraId="49B62323" w14:textId="77777777" w:rsidR="00140627" w:rsidRPr="00140627" w:rsidRDefault="00140627" w:rsidP="00140627">
      <w:pPr>
        <w:numPr>
          <w:ilvl w:val="0"/>
          <w:numId w:val="33"/>
        </w:numPr>
        <w:spacing w:after="0"/>
        <w:contextualSpacing/>
        <w:rPr>
          <w:rFonts w:eastAsia="Batang"/>
          <w:b/>
          <w:bCs/>
          <w:lang w:val="en-GB" w:eastAsia="x-none"/>
        </w:rPr>
      </w:pPr>
      <w:r w:rsidRPr="00140627">
        <w:rPr>
          <w:rFonts w:eastAsia="Batang"/>
          <w:lang w:val="en-GB" w:eastAsia="zh-CN"/>
        </w:rPr>
        <w:t xml:space="preserve">Note: Separate RO means that the RO is separated with single PRACH transmission. </w:t>
      </w:r>
    </w:p>
    <w:p w14:paraId="6B6ED492" w14:textId="77777777" w:rsidR="00140627" w:rsidRPr="00140627" w:rsidRDefault="00140627" w:rsidP="00140627">
      <w:pPr>
        <w:numPr>
          <w:ilvl w:val="0"/>
          <w:numId w:val="33"/>
        </w:numPr>
        <w:spacing w:after="0"/>
        <w:contextualSpacing/>
        <w:rPr>
          <w:rFonts w:eastAsia="Batang"/>
          <w:b/>
          <w:bCs/>
          <w:lang w:val="en-GB" w:eastAsia="x-none"/>
        </w:rPr>
      </w:pPr>
      <w:r w:rsidRPr="00140627">
        <w:rPr>
          <w:rFonts w:eastAsia="DengXian"/>
          <w:bCs/>
          <w:lang w:val="en-GB" w:eastAsia="zh-CN"/>
        </w:rPr>
        <w:t xml:space="preserve">FFS: whether </w:t>
      </w:r>
      <w:r w:rsidRPr="00140627">
        <w:rPr>
          <w:rFonts w:eastAsia="DengXian"/>
          <w:bCs/>
          <w:lang w:val="en-GB" w:eastAsia="x-none"/>
        </w:rPr>
        <w:t>Rel-17 framework of feature combination (</w:t>
      </w:r>
      <w:r w:rsidRPr="00140627">
        <w:rPr>
          <w:rFonts w:eastAsia="DengXian"/>
          <w:bCs/>
          <w:i/>
          <w:iCs/>
          <w:lang w:val="en-GB" w:eastAsia="x-none"/>
        </w:rPr>
        <w:t>FeatureCombination-r17</w:t>
      </w:r>
      <w:r w:rsidRPr="00140627">
        <w:rPr>
          <w:rFonts w:eastAsia="DengXian"/>
          <w:bCs/>
          <w:lang w:val="en-GB" w:eastAsia="x-none"/>
        </w:rPr>
        <w:t>) and additional RACH configuration (</w:t>
      </w:r>
      <w:r w:rsidRPr="00140627">
        <w:rPr>
          <w:rFonts w:eastAsia="DengXian"/>
          <w:bCs/>
          <w:i/>
          <w:iCs/>
          <w:lang w:val="en-GB" w:eastAsia="x-none"/>
        </w:rPr>
        <w:t>AdditionalRACH-Config-r17</w:t>
      </w:r>
      <w:r w:rsidRPr="00140627">
        <w:rPr>
          <w:rFonts w:eastAsia="DengXian"/>
          <w:bCs/>
          <w:lang w:val="en-GB" w:eastAsia="x-none"/>
        </w:rPr>
        <w:t>) can be reused for Rel-18 multiple PRACH transmissions to realize the corresponding PRACH resource partitioning.</w:t>
      </w:r>
    </w:p>
    <w:p w14:paraId="15DDE399" w14:textId="77777777" w:rsidR="00140627" w:rsidRPr="00140627" w:rsidRDefault="00140627" w:rsidP="00140627">
      <w:pPr>
        <w:overflowPunct/>
        <w:autoSpaceDE/>
        <w:autoSpaceDN/>
        <w:adjustRightInd/>
        <w:spacing w:before="120" w:after="120"/>
        <w:ind w:left="360" w:hanging="360"/>
        <w:jc w:val="both"/>
        <w:textAlignment w:val="auto"/>
        <w:rPr>
          <w:rFonts w:eastAsia="Times New Roman"/>
          <w:b/>
          <w:bCs/>
          <w:highlight w:val="darkYellow"/>
          <w:lang w:val="en-GB" w:eastAsia="zh-CN"/>
        </w:rPr>
      </w:pPr>
      <w:r w:rsidRPr="00140627">
        <w:rPr>
          <w:rFonts w:eastAsia="Times New Roman"/>
          <w:b/>
          <w:bCs/>
          <w:highlight w:val="darkYellow"/>
          <w:lang w:val="en-GB" w:eastAsia="zh-CN"/>
        </w:rPr>
        <w:t>Working Assumption</w:t>
      </w:r>
    </w:p>
    <w:p w14:paraId="7C71101D" w14:textId="77777777" w:rsidR="00140627" w:rsidRPr="00140627" w:rsidRDefault="00140627" w:rsidP="00140627">
      <w:pPr>
        <w:overflowPunct/>
        <w:autoSpaceDE/>
        <w:autoSpaceDN/>
        <w:adjustRightInd/>
        <w:spacing w:after="0"/>
        <w:textAlignment w:val="auto"/>
        <w:rPr>
          <w:bCs/>
          <w:lang w:val="en-GB"/>
        </w:rPr>
      </w:pPr>
      <w:r w:rsidRPr="00140627">
        <w:rPr>
          <w:bCs/>
          <w:lang w:val="en-GB"/>
        </w:rPr>
        <w:t>For multiple PRACH transmissions with same Tx beam, to differentiate the multiple PRACH transmissions with single PRACH transmission, support that multiple PRACH are transmitted with separate preamble on shared ROs.</w:t>
      </w:r>
    </w:p>
    <w:p w14:paraId="188416D5" w14:textId="77777777" w:rsidR="00140627" w:rsidRPr="00140627" w:rsidRDefault="00140627" w:rsidP="00140627">
      <w:pPr>
        <w:numPr>
          <w:ilvl w:val="0"/>
          <w:numId w:val="33"/>
        </w:numPr>
        <w:spacing w:after="0"/>
        <w:contextualSpacing/>
        <w:rPr>
          <w:rFonts w:eastAsia="Batang"/>
          <w:b/>
          <w:bCs/>
          <w:lang w:val="en-GB" w:eastAsia="x-none"/>
        </w:rPr>
      </w:pPr>
      <w:r w:rsidRPr="00140627">
        <w:rPr>
          <w:rFonts w:eastAsia="Batang"/>
          <w:lang w:val="en-GB" w:eastAsia="zh-CN"/>
        </w:rPr>
        <w:t xml:space="preserve">Note: Shared or separate RO/preamble means that the RO/preamble is shared or separated with single PRACH transmission. </w:t>
      </w:r>
    </w:p>
    <w:p w14:paraId="1E6CAB3E" w14:textId="77777777" w:rsidR="00140627" w:rsidRPr="00140627" w:rsidRDefault="00140627" w:rsidP="00140627">
      <w:pPr>
        <w:numPr>
          <w:ilvl w:val="0"/>
          <w:numId w:val="33"/>
        </w:numPr>
        <w:spacing w:after="0"/>
        <w:contextualSpacing/>
        <w:rPr>
          <w:rFonts w:eastAsia="Batang"/>
          <w:b/>
          <w:bCs/>
          <w:lang w:val="en-GB" w:eastAsia="x-none"/>
        </w:rPr>
      </w:pPr>
      <w:r w:rsidRPr="00140627">
        <w:rPr>
          <w:rFonts w:eastAsia="DengXian"/>
          <w:bCs/>
          <w:lang w:val="en-GB" w:eastAsia="zh-CN"/>
        </w:rPr>
        <w:t xml:space="preserve">FFS: whether </w:t>
      </w:r>
      <w:r w:rsidRPr="00140627">
        <w:rPr>
          <w:rFonts w:eastAsia="DengXian"/>
          <w:bCs/>
          <w:lang w:val="en-GB" w:eastAsia="x-none"/>
        </w:rPr>
        <w:t>Rel-17 framework of feature combination (</w:t>
      </w:r>
      <w:r w:rsidRPr="00140627">
        <w:rPr>
          <w:rFonts w:eastAsia="DengXian"/>
          <w:bCs/>
          <w:i/>
          <w:iCs/>
          <w:lang w:val="en-GB" w:eastAsia="x-none"/>
        </w:rPr>
        <w:t>FeatureCombination-r17</w:t>
      </w:r>
      <w:r w:rsidRPr="00140627">
        <w:rPr>
          <w:rFonts w:eastAsia="DengXian"/>
          <w:bCs/>
          <w:lang w:val="en-GB" w:eastAsia="x-none"/>
        </w:rPr>
        <w:t>) and additional RACH configuration (</w:t>
      </w:r>
      <w:r w:rsidRPr="00140627">
        <w:rPr>
          <w:rFonts w:eastAsia="DengXian"/>
          <w:bCs/>
          <w:i/>
          <w:iCs/>
          <w:lang w:val="en-GB" w:eastAsia="x-none"/>
        </w:rPr>
        <w:t>AdditionalRACH-Config-r17</w:t>
      </w:r>
      <w:r w:rsidRPr="00140627">
        <w:rPr>
          <w:rFonts w:eastAsia="DengXian"/>
          <w:bCs/>
          <w:lang w:val="en-GB" w:eastAsia="x-none"/>
        </w:rPr>
        <w:t>) can be reused for Rel-18 multiple PRACH transmissions to realize the corresponding PRACH resource partitioning.</w:t>
      </w:r>
    </w:p>
    <w:p w14:paraId="49F23666" w14:textId="77777777" w:rsidR="00140627" w:rsidRPr="00140627" w:rsidRDefault="00140627" w:rsidP="00140627">
      <w:pPr>
        <w:overflowPunct/>
        <w:autoSpaceDE/>
        <w:autoSpaceDN/>
        <w:adjustRightInd/>
        <w:spacing w:before="120" w:after="120"/>
        <w:textAlignment w:val="auto"/>
        <w:rPr>
          <w:b/>
          <w:lang w:val="en-GB"/>
        </w:rPr>
      </w:pPr>
      <w:r w:rsidRPr="00140627">
        <w:rPr>
          <w:b/>
          <w:lang w:val="en-GB"/>
        </w:rPr>
        <w:t>Conclusion</w:t>
      </w:r>
    </w:p>
    <w:p w14:paraId="6C1DCED4" w14:textId="77777777" w:rsidR="00140627" w:rsidRPr="00140627" w:rsidRDefault="00140627" w:rsidP="00140627">
      <w:pPr>
        <w:overflowPunct/>
        <w:autoSpaceDE/>
        <w:autoSpaceDN/>
        <w:adjustRightInd/>
        <w:spacing w:after="0"/>
        <w:textAlignment w:val="auto"/>
        <w:rPr>
          <w:rFonts w:eastAsia="Batang"/>
          <w:lang w:val="en-GB"/>
        </w:rPr>
      </w:pPr>
      <w:r w:rsidRPr="00140627">
        <w:rPr>
          <w:rFonts w:eastAsia="Batang"/>
          <w:lang w:val="en-GB"/>
        </w:rPr>
        <w:t>For multiple PRACH transmissions within one RACH attempt, they are only transmitted over ROs associated with the same SSB/CSI-RS.</w:t>
      </w:r>
    </w:p>
    <w:p w14:paraId="4E948ACF" w14:textId="77777777" w:rsidR="00140627" w:rsidRPr="00140627" w:rsidRDefault="00140627" w:rsidP="00140627">
      <w:pPr>
        <w:overflowPunct/>
        <w:autoSpaceDE/>
        <w:autoSpaceDN/>
        <w:adjustRightInd/>
        <w:spacing w:after="0"/>
        <w:textAlignment w:val="auto"/>
        <w:rPr>
          <w:rFonts w:eastAsia="Batang"/>
          <w:lang w:val="en-GB"/>
        </w:rPr>
      </w:pPr>
      <w:r w:rsidRPr="00140627">
        <w:rPr>
          <w:rFonts w:eastAsia="Batang"/>
          <w:lang w:val="en-GB"/>
        </w:rPr>
        <w:t>Note: This applies for multiple PRACH transmissions with same Tx beam, and also applies for multiple PRACH transmissions with different Tx beam (if supported).</w:t>
      </w:r>
    </w:p>
    <w:p w14:paraId="339E0157" w14:textId="77777777" w:rsidR="00140627" w:rsidRPr="00140627" w:rsidRDefault="00140627" w:rsidP="00140627">
      <w:pPr>
        <w:overflowPunct/>
        <w:autoSpaceDE/>
        <w:autoSpaceDN/>
        <w:adjustRightInd/>
        <w:spacing w:after="0"/>
        <w:textAlignment w:val="auto"/>
        <w:rPr>
          <w:rFonts w:eastAsia="Batang"/>
          <w:lang w:val="en-GB"/>
        </w:rPr>
      </w:pPr>
    </w:p>
    <w:p w14:paraId="4FA62DC9" w14:textId="77777777" w:rsidR="00140627" w:rsidRPr="00140627" w:rsidRDefault="00140627" w:rsidP="00140627">
      <w:pPr>
        <w:overflowPunct/>
        <w:autoSpaceDE/>
        <w:autoSpaceDN/>
        <w:adjustRightInd/>
        <w:spacing w:before="120" w:after="120"/>
        <w:textAlignment w:val="auto"/>
        <w:rPr>
          <w:rFonts w:eastAsia="Batang"/>
          <w:b/>
          <w:bCs/>
          <w:highlight w:val="green"/>
          <w:lang w:eastAsia="zh-CN"/>
        </w:rPr>
      </w:pPr>
      <w:r w:rsidRPr="00140627">
        <w:rPr>
          <w:rFonts w:eastAsia="Batang"/>
          <w:b/>
          <w:bCs/>
          <w:highlight w:val="green"/>
          <w:lang w:eastAsia="zh-CN"/>
        </w:rPr>
        <w:t>Agreement</w:t>
      </w:r>
    </w:p>
    <w:p w14:paraId="3537674A" w14:textId="77777777" w:rsidR="00140627" w:rsidRPr="00140627" w:rsidRDefault="00140627" w:rsidP="00140627">
      <w:pPr>
        <w:overflowPunct/>
        <w:autoSpaceDE/>
        <w:autoSpaceDN/>
        <w:adjustRightInd/>
        <w:spacing w:after="0"/>
        <w:jc w:val="both"/>
        <w:textAlignment w:val="auto"/>
        <w:rPr>
          <w:bCs/>
          <w:lang w:val="en-GB" w:eastAsia="x-none"/>
        </w:rPr>
      </w:pPr>
      <w:r w:rsidRPr="00140627">
        <w:rPr>
          <w:rFonts w:eastAsia="DengXian"/>
          <w:bCs/>
          <w:lang w:val="en-GB" w:eastAsia="zh-CN"/>
        </w:rPr>
        <w:t xml:space="preserve">For multiple PRACH transmissions with same Tx beam in one RACH attempt, </w:t>
      </w:r>
      <w:r w:rsidRPr="00140627">
        <w:rPr>
          <w:bCs/>
          <w:lang w:val="en-GB" w:eastAsia="x-none"/>
        </w:rPr>
        <w:t>transmission power ramping is not applied within one RACH attempt.</w:t>
      </w:r>
    </w:p>
    <w:p w14:paraId="2982519C" w14:textId="77777777" w:rsidR="00140627" w:rsidRPr="00140627" w:rsidRDefault="00140627" w:rsidP="00140627">
      <w:pPr>
        <w:overflowPunct/>
        <w:autoSpaceDE/>
        <w:autoSpaceDN/>
        <w:adjustRightInd/>
        <w:spacing w:before="120" w:after="120"/>
        <w:textAlignment w:val="auto"/>
        <w:rPr>
          <w:rFonts w:eastAsia="Batang"/>
          <w:b/>
          <w:bCs/>
          <w:highlight w:val="green"/>
          <w:lang w:eastAsia="zh-CN"/>
        </w:rPr>
      </w:pPr>
      <w:r w:rsidRPr="00140627">
        <w:rPr>
          <w:rFonts w:eastAsia="Batang"/>
          <w:b/>
          <w:bCs/>
          <w:highlight w:val="green"/>
          <w:lang w:eastAsia="zh-CN"/>
        </w:rPr>
        <w:t>Agreement</w:t>
      </w:r>
    </w:p>
    <w:p w14:paraId="07818B57" w14:textId="77777777" w:rsidR="00140627" w:rsidRPr="00140627" w:rsidRDefault="00140627" w:rsidP="00140627">
      <w:pPr>
        <w:overflowPunct/>
        <w:autoSpaceDE/>
        <w:autoSpaceDN/>
        <w:adjustRightInd/>
        <w:spacing w:after="0"/>
        <w:textAlignment w:val="auto"/>
        <w:rPr>
          <w:rFonts w:eastAsia="DengXian"/>
          <w:lang w:val="en-GB" w:eastAsia="zh-CN"/>
        </w:rPr>
      </w:pPr>
      <w:r w:rsidRPr="00140627">
        <w:rPr>
          <w:rFonts w:eastAsia="DengXian"/>
          <w:lang w:val="en-GB" w:eastAsia="zh-CN"/>
        </w:rPr>
        <w:t>For multiple PRACH transmissions with same Tx beam, only one RAR window is supported for RAR monitoring for one RACH attempt.</w:t>
      </w:r>
    </w:p>
    <w:p w14:paraId="0FCB4EE4" w14:textId="77777777" w:rsidR="00140627" w:rsidRPr="00140627" w:rsidRDefault="00140627" w:rsidP="00140627">
      <w:pPr>
        <w:numPr>
          <w:ilvl w:val="1"/>
          <w:numId w:val="24"/>
        </w:numPr>
        <w:overflowPunct/>
        <w:snapToGrid w:val="0"/>
        <w:spacing w:after="0"/>
        <w:jc w:val="both"/>
        <w:textAlignment w:val="auto"/>
        <w:rPr>
          <w:rFonts w:eastAsia="DengXian"/>
          <w:lang w:val="en-GB" w:eastAsia="zh-CN"/>
        </w:rPr>
      </w:pPr>
      <w:r w:rsidRPr="00140627">
        <w:rPr>
          <w:rFonts w:eastAsia="DengXian"/>
          <w:lang w:val="en-GB" w:eastAsia="zh-CN"/>
        </w:rPr>
        <w:t>FFS: the start position of the RAR window.</w:t>
      </w:r>
    </w:p>
    <w:p w14:paraId="059E42D8" w14:textId="77777777" w:rsidR="00140627" w:rsidRPr="00140627" w:rsidRDefault="00140627" w:rsidP="00140627">
      <w:pPr>
        <w:numPr>
          <w:ilvl w:val="1"/>
          <w:numId w:val="24"/>
        </w:numPr>
        <w:overflowPunct/>
        <w:snapToGrid w:val="0"/>
        <w:spacing w:after="0"/>
        <w:jc w:val="both"/>
        <w:textAlignment w:val="auto"/>
        <w:rPr>
          <w:rFonts w:eastAsia="Batang"/>
          <w:lang w:val="en-GB" w:eastAsia="x-none"/>
        </w:rPr>
      </w:pPr>
      <w:r w:rsidRPr="00140627">
        <w:rPr>
          <w:rFonts w:eastAsia="Batang"/>
          <w:color w:val="000000"/>
          <w:lang w:val="en-GB" w:eastAsia="x-none"/>
        </w:rPr>
        <w:t>FFS: RA-RNTI.</w:t>
      </w:r>
    </w:p>
    <w:p w14:paraId="23770CEC" w14:textId="77777777" w:rsidR="00140627" w:rsidRPr="00140627" w:rsidRDefault="00140627" w:rsidP="00140627">
      <w:pPr>
        <w:overflowPunct/>
        <w:autoSpaceDE/>
        <w:autoSpaceDN/>
        <w:adjustRightInd/>
        <w:spacing w:before="120" w:after="120"/>
        <w:textAlignment w:val="auto"/>
        <w:rPr>
          <w:rFonts w:eastAsia="Batang"/>
          <w:b/>
          <w:bCs/>
          <w:highlight w:val="green"/>
          <w:lang w:eastAsia="zh-CN"/>
        </w:rPr>
      </w:pPr>
      <w:r w:rsidRPr="00140627">
        <w:rPr>
          <w:rFonts w:eastAsia="Batang"/>
          <w:b/>
          <w:bCs/>
          <w:highlight w:val="green"/>
          <w:lang w:eastAsia="zh-CN"/>
        </w:rPr>
        <w:t>Agreement</w:t>
      </w:r>
    </w:p>
    <w:p w14:paraId="293772E8" w14:textId="77777777" w:rsidR="00140627" w:rsidRPr="00140627" w:rsidRDefault="00140627" w:rsidP="00140627">
      <w:pPr>
        <w:overflowPunct/>
        <w:autoSpaceDE/>
        <w:autoSpaceDN/>
        <w:adjustRightInd/>
        <w:spacing w:after="0"/>
        <w:textAlignment w:val="auto"/>
        <w:rPr>
          <w:bCs/>
          <w:lang w:val="en-GB"/>
        </w:rPr>
      </w:pPr>
      <w:r w:rsidRPr="00140627">
        <w:rPr>
          <w:bCs/>
          <w:lang w:val="en-GB"/>
        </w:rPr>
        <w:t>For multiple PRACH transmissions with same Tx beam, "RO group" is assumed</w:t>
      </w:r>
      <w:r w:rsidRPr="00140627">
        <w:rPr>
          <w:rFonts w:eastAsia="DengXian"/>
          <w:bCs/>
          <w:lang w:val="en-GB"/>
        </w:rPr>
        <w:t xml:space="preserve"> for multiple PRACH transmissions with separate preamble on shared ROs and/or multiple PRACH transmissions on separate ROs, </w:t>
      </w:r>
      <w:r w:rsidRPr="00140627">
        <w:rPr>
          <w:bCs/>
          <w:lang w:val="en-GB"/>
        </w:rPr>
        <w:t>and one RO group consists of valid RO(s) for a specific number of multiple PRACH transmissions.</w:t>
      </w:r>
    </w:p>
    <w:p w14:paraId="4F3FF876" w14:textId="77777777" w:rsidR="00140627" w:rsidRPr="00140627" w:rsidRDefault="00140627" w:rsidP="00140627">
      <w:pPr>
        <w:overflowPunct/>
        <w:autoSpaceDE/>
        <w:autoSpaceDN/>
        <w:adjustRightInd/>
        <w:spacing w:after="0"/>
        <w:textAlignment w:val="auto"/>
        <w:rPr>
          <w:bCs/>
          <w:lang w:val="en-GB"/>
        </w:rPr>
      </w:pPr>
      <w:r w:rsidRPr="00140627">
        <w:rPr>
          <w:bCs/>
          <w:lang w:val="en-GB"/>
        </w:rPr>
        <w:t>Note 1: All ROs in one RO group is associated with the same SSB(s).</w:t>
      </w:r>
    </w:p>
    <w:p w14:paraId="642B99F6" w14:textId="77777777" w:rsidR="00140627" w:rsidRPr="00140627" w:rsidRDefault="00140627" w:rsidP="00140627">
      <w:pPr>
        <w:overflowPunct/>
        <w:autoSpaceDE/>
        <w:autoSpaceDN/>
        <w:adjustRightInd/>
        <w:spacing w:after="0"/>
        <w:textAlignment w:val="auto"/>
        <w:rPr>
          <w:bCs/>
          <w:lang w:val="en-GB"/>
        </w:rPr>
      </w:pPr>
      <w:r w:rsidRPr="00140627">
        <w:rPr>
          <w:bCs/>
          <w:lang w:val="en-GB"/>
        </w:rPr>
        <w:t>Note 2:</w:t>
      </w:r>
      <w:r w:rsidRPr="00140627">
        <w:rPr>
          <w:rFonts w:eastAsia="Batang"/>
          <w:lang w:val="en-GB"/>
        </w:rPr>
        <w:t xml:space="preserve"> </w:t>
      </w:r>
      <w:r w:rsidRPr="00140627">
        <w:rPr>
          <w:bCs/>
          <w:lang w:val="en-GB"/>
        </w:rPr>
        <w:t>Shared or separate RO/preamble means that the RO/preamble is shared or separated with single PRACH transmission.</w:t>
      </w:r>
    </w:p>
    <w:p w14:paraId="77BE5D10" w14:textId="77777777" w:rsidR="00140627" w:rsidRPr="00140627" w:rsidRDefault="00140627" w:rsidP="00140627">
      <w:pPr>
        <w:overflowPunct/>
        <w:autoSpaceDE/>
        <w:autoSpaceDN/>
        <w:adjustRightInd/>
        <w:spacing w:after="0"/>
        <w:textAlignment w:val="auto"/>
        <w:rPr>
          <w:bCs/>
          <w:lang w:val="en-GB" w:eastAsia="zh-CN"/>
        </w:rPr>
      </w:pPr>
      <w:r w:rsidRPr="00140627">
        <w:rPr>
          <w:bCs/>
          <w:lang w:val="en-GB" w:eastAsia="zh-CN"/>
        </w:rPr>
        <w:t>Note 3: whether/how to define “RO group” in specification will be discussed separately</w:t>
      </w:r>
    </w:p>
    <w:p w14:paraId="5D0521D3" w14:textId="77777777" w:rsidR="00140627" w:rsidRPr="00140627" w:rsidRDefault="00140627" w:rsidP="00140627">
      <w:pPr>
        <w:overflowPunct/>
        <w:autoSpaceDE/>
        <w:autoSpaceDN/>
        <w:adjustRightInd/>
        <w:spacing w:after="0"/>
        <w:textAlignment w:val="auto"/>
        <w:rPr>
          <w:bCs/>
          <w:lang w:val="en-GB" w:eastAsia="zh-CN"/>
        </w:rPr>
      </w:pPr>
      <w:r w:rsidRPr="00140627">
        <w:rPr>
          <w:bCs/>
          <w:lang w:val="en-GB" w:eastAsia="zh-CN"/>
        </w:rPr>
        <w:t>Note 4: Valid RO(s) refers to what is defined in existing specification</w:t>
      </w:r>
    </w:p>
    <w:p w14:paraId="28EF94F7" w14:textId="77777777" w:rsidR="00140627" w:rsidRPr="00140627" w:rsidRDefault="00140627" w:rsidP="00140627">
      <w:pPr>
        <w:overflowPunct/>
        <w:autoSpaceDE/>
        <w:autoSpaceDN/>
        <w:adjustRightInd/>
        <w:spacing w:after="0"/>
        <w:textAlignment w:val="auto"/>
        <w:rPr>
          <w:rFonts w:eastAsia="Batang"/>
          <w:bCs/>
          <w:iCs/>
          <w:lang w:val="en-GB"/>
        </w:rPr>
      </w:pPr>
      <w:r w:rsidRPr="00140627">
        <w:rPr>
          <w:rFonts w:eastAsia="Batang"/>
          <w:bCs/>
          <w:iCs/>
          <w:lang w:val="en-GB"/>
        </w:rPr>
        <w:t>FFS: whether and how to address collision between valid ROs for multiple PRACH transmissions and other existing ROs for legacy single PRACH transmission or other features, e.g., 2-step RACH.</w:t>
      </w:r>
    </w:p>
    <w:p w14:paraId="0A327E22" w14:textId="77777777" w:rsidR="00140627" w:rsidRPr="00140627" w:rsidRDefault="00140627" w:rsidP="00140627">
      <w:pPr>
        <w:overflowPunct/>
        <w:autoSpaceDE/>
        <w:autoSpaceDN/>
        <w:adjustRightInd/>
        <w:spacing w:after="0"/>
        <w:textAlignment w:val="auto"/>
        <w:rPr>
          <w:bCs/>
          <w:lang w:val="en-GB"/>
        </w:rPr>
      </w:pPr>
      <w:r w:rsidRPr="00140627">
        <w:rPr>
          <w:bCs/>
          <w:lang w:val="en-GB"/>
        </w:rPr>
        <w:t>FFS: the time span of RO group.</w:t>
      </w:r>
    </w:p>
    <w:p w14:paraId="4E1D8CE2" w14:textId="77777777" w:rsidR="00140627" w:rsidRPr="00140627" w:rsidRDefault="00140627" w:rsidP="00140627">
      <w:pPr>
        <w:overflowPunct/>
        <w:autoSpaceDE/>
        <w:autoSpaceDN/>
        <w:adjustRightInd/>
        <w:spacing w:after="0"/>
        <w:textAlignment w:val="auto"/>
        <w:rPr>
          <w:rFonts w:eastAsia="Batang"/>
          <w:bCs/>
          <w:iCs/>
          <w:lang w:val="en-GB"/>
        </w:rPr>
      </w:pPr>
      <w:r w:rsidRPr="00140627">
        <w:rPr>
          <w:rFonts w:eastAsia="Batang"/>
          <w:bCs/>
          <w:iCs/>
          <w:lang w:val="en-GB"/>
        </w:rPr>
        <w:t>FFS: whether and how ROs can be shared between different RO groups for different number of multiple PRACH transmissions.</w:t>
      </w:r>
    </w:p>
    <w:p w14:paraId="5EB28C39" w14:textId="77777777" w:rsidR="00140627" w:rsidRPr="00140627" w:rsidRDefault="00140627" w:rsidP="00140627">
      <w:pPr>
        <w:overflowPunct/>
        <w:autoSpaceDE/>
        <w:autoSpaceDN/>
        <w:adjustRightInd/>
        <w:spacing w:after="0"/>
        <w:textAlignment w:val="auto"/>
        <w:rPr>
          <w:rFonts w:eastAsia="Batang"/>
          <w:bCs/>
          <w:iCs/>
          <w:lang w:val="en-GB"/>
        </w:rPr>
      </w:pPr>
      <w:r w:rsidRPr="00140627">
        <w:rPr>
          <w:rFonts w:eastAsia="Batang"/>
          <w:bCs/>
          <w:iCs/>
          <w:lang w:val="en-GB"/>
        </w:rPr>
        <w:t>FFS: other details</w:t>
      </w:r>
    </w:p>
    <w:p w14:paraId="02BA438C" w14:textId="77777777" w:rsidR="00140627" w:rsidRPr="00140627" w:rsidRDefault="00140627" w:rsidP="00140627">
      <w:pPr>
        <w:overflowPunct/>
        <w:autoSpaceDE/>
        <w:autoSpaceDN/>
        <w:adjustRightInd/>
        <w:spacing w:before="120" w:after="120"/>
        <w:textAlignment w:val="auto"/>
        <w:rPr>
          <w:rFonts w:eastAsia="Batang"/>
          <w:b/>
          <w:bCs/>
          <w:highlight w:val="green"/>
          <w:lang w:eastAsia="zh-CN"/>
        </w:rPr>
      </w:pPr>
      <w:r w:rsidRPr="00140627">
        <w:rPr>
          <w:rFonts w:eastAsia="Batang"/>
          <w:b/>
          <w:bCs/>
          <w:highlight w:val="green"/>
          <w:lang w:eastAsia="zh-CN"/>
        </w:rPr>
        <w:t>Agreement</w:t>
      </w:r>
    </w:p>
    <w:p w14:paraId="3EBE075C" w14:textId="77777777" w:rsidR="00140627" w:rsidRPr="00140627" w:rsidRDefault="00140627" w:rsidP="00140627">
      <w:pPr>
        <w:overflowPunct/>
        <w:autoSpaceDE/>
        <w:autoSpaceDN/>
        <w:adjustRightInd/>
        <w:spacing w:after="0"/>
        <w:textAlignment w:val="auto"/>
        <w:rPr>
          <w:rFonts w:eastAsia="Batang"/>
          <w:bCs/>
          <w:iCs/>
          <w:lang w:val="en-GB"/>
        </w:rPr>
      </w:pPr>
      <w:r w:rsidRPr="00140627">
        <w:rPr>
          <w:rFonts w:eastAsia="Batang"/>
          <w:bCs/>
          <w:iCs/>
          <w:lang w:val="en-GB"/>
        </w:rPr>
        <w:t>Support {2, 4, 8} for the number of multiple PRACH transmissions with same Tx beams.</w:t>
      </w:r>
    </w:p>
    <w:p w14:paraId="1B2D226D" w14:textId="77777777" w:rsidR="00140627" w:rsidRPr="00140627" w:rsidRDefault="00140627" w:rsidP="00140627">
      <w:pPr>
        <w:overflowPunct/>
        <w:autoSpaceDE/>
        <w:autoSpaceDN/>
        <w:adjustRightInd/>
        <w:spacing w:after="0"/>
        <w:textAlignment w:val="auto"/>
        <w:rPr>
          <w:rFonts w:eastAsia="Batang"/>
          <w:bCs/>
          <w:iCs/>
          <w:lang w:val="en-GB"/>
        </w:rPr>
      </w:pPr>
    </w:p>
    <w:p w14:paraId="2D8E7D73" w14:textId="77777777" w:rsidR="00140627" w:rsidRPr="00140627" w:rsidRDefault="00140627" w:rsidP="00140627">
      <w:pPr>
        <w:overflowPunct/>
        <w:autoSpaceDE/>
        <w:autoSpaceDN/>
        <w:adjustRightInd/>
        <w:spacing w:after="0"/>
        <w:textAlignment w:val="auto"/>
        <w:rPr>
          <w:rFonts w:eastAsia="Batang"/>
          <w:lang w:val="en-GB"/>
        </w:rPr>
      </w:pPr>
      <w:r w:rsidRPr="00140627">
        <w:rPr>
          <w:bCs/>
          <w:lang w:val="en-GB"/>
        </w:rPr>
        <w:t xml:space="preserve">Note: </w:t>
      </w:r>
      <w:r w:rsidRPr="00140627">
        <w:rPr>
          <w:rFonts w:eastAsia="Batang"/>
          <w:lang w:val="en-GB"/>
        </w:rPr>
        <w:t xml:space="preserve">It is summarized by FL that for the same number of PRACH transmissions per source, </w:t>
      </w:r>
    </w:p>
    <w:p w14:paraId="4E6F740D"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1 source [Ericsson] shows that: Multiple PRACH transmitted by beam sweeping, where a UE has no prior knowledge of channel and sweeps Tx beams across 360 degrees horizontally and 180 degrees vertically, outperforms multiple PRACH transmissions with the same Tx</w:t>
      </w:r>
      <w:r w:rsidRPr="00140627">
        <w:rPr>
          <w:rFonts w:eastAsia="Batang"/>
          <w:color w:val="FF0000"/>
          <w:lang w:val="en-GB"/>
        </w:rPr>
        <w:t xml:space="preserve"> </w:t>
      </w:r>
      <w:r w:rsidRPr="00140627">
        <w:rPr>
          <w:rFonts w:eastAsia="Batang"/>
          <w:lang w:val="en-GB"/>
        </w:rPr>
        <w:t>wide beam (omni direction) by at least 1 dB, provided gNB configures only one SSB and receives PRACH with a wide beam.</w:t>
      </w:r>
    </w:p>
    <w:p w14:paraId="24C3F74F"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sidRPr="00140627">
        <w:rPr>
          <w:rFonts w:eastAsia="Batang"/>
          <w:color w:val="FF0000"/>
          <w:lang w:val="en-GB"/>
        </w:rPr>
        <w:t xml:space="preserve"> </w:t>
      </w:r>
      <w:r w:rsidRPr="00140627">
        <w:rPr>
          <w:rFonts w:eastAsia="Batang"/>
          <w:lang w:val="en-GB"/>
        </w:rPr>
        <w:t>wide beam.</w:t>
      </w:r>
    </w:p>
    <w:p w14:paraId="0CF34A59"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6C77F818"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1 source [vivo] shows that: The performance of PRACH repetition with beam sweeping among beams far apart is 3 dB worse than PRACH repetition with single best beam</w:t>
      </w:r>
    </w:p>
    <w:p w14:paraId="5175A0A9"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1 source [vivo] shows that: The performance of PRACH repetition with beam sweeping among beams in the directions close to the best Tx beam is 1dB worse than PRACH repetition with single best beam.</w:t>
      </w:r>
    </w:p>
    <w:p w14:paraId="28A15B9F" w14:textId="77777777" w:rsidR="00140627" w:rsidRPr="00140627" w:rsidRDefault="00140627" w:rsidP="00140627">
      <w:pPr>
        <w:numPr>
          <w:ilvl w:val="0"/>
          <w:numId w:val="34"/>
        </w:numPr>
        <w:overflowPunct/>
        <w:autoSpaceDE/>
        <w:autoSpaceDN/>
        <w:adjustRightInd/>
        <w:spacing w:after="0"/>
        <w:textAlignment w:val="auto"/>
        <w:rPr>
          <w:rFonts w:eastAsia="Batang"/>
          <w:lang w:val="en-GB"/>
        </w:rPr>
      </w:pPr>
      <w:r w:rsidRPr="00140627">
        <w:rPr>
          <w:rFonts w:eastAsia="Batang"/>
          <w:lang w:val="en-GB"/>
        </w:rPr>
        <w:t>1 source [vivo] shows that: PRACH repetition via random beam directions performs 1 dB worse than PRACH repetition with omni beam.</w:t>
      </w:r>
    </w:p>
    <w:p w14:paraId="70EB62FB" w14:textId="7B355FD2"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231147">
        <w:rPr>
          <w:lang w:val="en-US" w:eastAsia="zh-CN"/>
        </w:rPr>
        <w:t xml:space="preserve">power </w:t>
      </w:r>
      <w:r w:rsidR="008B11B1">
        <w:rPr>
          <w:lang w:val="en-US" w:eastAsia="zh-CN"/>
        </w:rPr>
        <w:t>domain enhancement</w:t>
      </w:r>
      <w:r w:rsidR="0020547A">
        <w:rPr>
          <w:lang w:val="en-US" w:eastAsia="zh-CN"/>
        </w:rPr>
        <w:t xml:space="preserve"> </w:t>
      </w:r>
      <w:r w:rsidR="00093D4B">
        <w:rPr>
          <w:lang w:val="en-US" w:eastAsia="zh-CN"/>
        </w:rPr>
        <w:t xml:space="preserve">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F23C2C">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F23C2C">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77FB31E7" w14:textId="733BD612" w:rsidR="0012209E" w:rsidRDefault="001614D5" w:rsidP="007F36B7">
      <w:pPr>
        <w:pStyle w:val="Heading1"/>
        <w:jc w:val="both"/>
      </w:pPr>
      <w:r>
        <w:t>Multiple PRACH transmissions with same beams</w:t>
      </w:r>
    </w:p>
    <w:p w14:paraId="09DDEB10" w14:textId="5955A85A" w:rsidR="00870528" w:rsidRDefault="005604FD" w:rsidP="00870528">
      <w:pPr>
        <w:pStyle w:val="Heading2"/>
      </w:pPr>
      <w:r>
        <w:t>Use cases for multiple PRACH transmissions</w:t>
      </w:r>
    </w:p>
    <w:p w14:paraId="4835E6C7" w14:textId="180DEEF0" w:rsidR="00E422E7" w:rsidRDefault="00D06CDD" w:rsidP="00F55E21">
      <w:pPr>
        <w:keepNext/>
        <w:overflowPunct/>
        <w:autoSpaceDE/>
        <w:autoSpaceDN/>
        <w:adjustRightInd/>
        <w:spacing w:before="60" w:after="120"/>
        <w:jc w:val="both"/>
        <w:textAlignment w:val="auto"/>
        <w:rPr>
          <w:lang w:eastAsia="zh-CN"/>
        </w:rPr>
      </w:pPr>
      <w:r w:rsidRPr="00D06CDD">
        <w:t xml:space="preserve">During Rel-17 NR coverage enhancement study item phase, PRACH was identified as one of the bottleneck channels that need coverage enhancement </w:t>
      </w:r>
      <w:r w:rsidR="005A0A6D">
        <w:fldChar w:fldCharType="begin"/>
      </w:r>
      <w:r w:rsidR="005A0A6D">
        <w:instrText xml:space="preserve"> REF _Ref113801338 \r \h </w:instrText>
      </w:r>
      <w:r w:rsidR="005A0A6D">
        <w:fldChar w:fldCharType="separate"/>
      </w:r>
      <w:r w:rsidR="00F23C2C">
        <w:t>[4]</w:t>
      </w:r>
      <w:r w:rsidR="005A0A6D">
        <w:fldChar w:fldCharType="end"/>
      </w:r>
      <w:r w:rsidRPr="00D06CDD">
        <w:t>.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w:t>
      </w:r>
      <w:r w:rsidR="00114DEE">
        <w:t xml:space="preserve"> the</w:t>
      </w:r>
      <w:r w:rsidRPr="00D06CDD">
        <w:t xml:space="preserve"> same Tx beams for the transmission of PRACH.</w:t>
      </w:r>
    </w:p>
    <w:p w14:paraId="34B01800" w14:textId="2CCB9FDF" w:rsidR="0089248C" w:rsidRDefault="00D75B69" w:rsidP="00AC7BF3">
      <w:pPr>
        <w:jc w:val="both"/>
      </w:pPr>
      <w:r>
        <w:t>Note that</w:t>
      </w:r>
      <w:r w:rsidR="005F270A">
        <w:t xml:space="preserve"> the PRACH coverage enhancement applies to short PRACH formats and can also apply </w:t>
      </w:r>
      <w:r w:rsidR="00CA7D0E">
        <w:t>to</w:t>
      </w:r>
      <w:r w:rsidR="005F270A">
        <w:t xml:space="preserve"> other formats when applicable.</w:t>
      </w:r>
      <w:r w:rsidR="00CB1E26">
        <w:t xml:space="preserve"> </w:t>
      </w:r>
      <w:r w:rsidR="00316006">
        <w:t xml:space="preserve">Considering that </w:t>
      </w:r>
      <w:r w:rsidR="00F029FE">
        <w:t xml:space="preserve">only one PRACH sequence is </w:t>
      </w:r>
      <w:r w:rsidR="00DF0216">
        <w:t xml:space="preserve">included for PRACH format 0, </w:t>
      </w:r>
      <w:r w:rsidR="002B0658">
        <w:t xml:space="preserve">multiple PRACH transmissions </w:t>
      </w:r>
      <w:r w:rsidR="00A97292">
        <w:t>may also apply for the transmission of PRACH format 0 to improve the coverage for FR1</w:t>
      </w:r>
      <w:r w:rsidR="00765C8D">
        <w:t xml:space="preserve">. Hence, in our view, </w:t>
      </w:r>
      <w:r w:rsidR="00A46C4D">
        <w:t xml:space="preserve">multiple PRACH transmissions can be </w:t>
      </w:r>
      <w:r w:rsidR="0089248C">
        <w:t xml:space="preserve">applied for all short PRACH formats and PRACH format 0. </w:t>
      </w:r>
    </w:p>
    <w:p w14:paraId="1AC0F233" w14:textId="7ACF5DAC" w:rsidR="00C01812" w:rsidRDefault="00C01812" w:rsidP="00AC7BF3">
      <w:pPr>
        <w:jc w:val="both"/>
      </w:pPr>
      <w:r>
        <w:t xml:space="preserve">Further, </w:t>
      </w:r>
      <w:r w:rsidR="0047298F">
        <w:t xml:space="preserve">it would be more </w:t>
      </w:r>
      <w:r w:rsidR="00DF1256">
        <w:t>reasonable</w:t>
      </w:r>
      <w:r w:rsidR="00B91B24">
        <w:t xml:space="preserve"> to support multiple PRACH transmissions for both CFRA and CBRA. </w:t>
      </w:r>
      <w:r w:rsidR="00047B0F">
        <w:t>For CFRA, dedicated PRACH preamble can be configured for multiple PRACH transmissions</w:t>
      </w:r>
      <w:r w:rsidR="00C62C02">
        <w:rPr>
          <w:lang w:eastAsia="zh-CN"/>
        </w:rPr>
        <w:t xml:space="preserve">. This can help in </w:t>
      </w:r>
      <w:r w:rsidR="008A2A2C">
        <w:t xml:space="preserve">improving the </w:t>
      </w:r>
      <w:r w:rsidR="003F3DC5">
        <w:t xml:space="preserve">PRACH </w:t>
      </w:r>
      <w:r w:rsidR="008A2A2C">
        <w:t>performance for UEs with poor channel condition</w:t>
      </w:r>
      <w:r w:rsidR="00C62C02">
        <w:t xml:space="preserve">, </w:t>
      </w:r>
      <w:r w:rsidR="00C82419">
        <w:t xml:space="preserve">which may be critical for certain scenarios, e.g., beam failure recovery. </w:t>
      </w:r>
    </w:p>
    <w:p w14:paraId="19B96FE3" w14:textId="5CEC6768" w:rsidR="008D4802" w:rsidRPr="00275AED" w:rsidRDefault="008D4802" w:rsidP="008D4802">
      <w:pPr>
        <w:spacing w:before="240" w:after="0"/>
        <w:jc w:val="both"/>
        <w:rPr>
          <w:b/>
        </w:rPr>
      </w:pPr>
      <w:r>
        <w:rPr>
          <w:b/>
        </w:rPr>
        <w:t>Proposal 1</w:t>
      </w:r>
    </w:p>
    <w:p w14:paraId="7A06094A" w14:textId="1E24465F" w:rsidR="008D4802" w:rsidRDefault="005D686B" w:rsidP="008D4802">
      <w:pPr>
        <w:numPr>
          <w:ilvl w:val="0"/>
          <w:numId w:val="6"/>
        </w:numPr>
        <w:overflowPunct/>
        <w:autoSpaceDE/>
        <w:autoSpaceDN/>
        <w:adjustRightInd/>
        <w:spacing w:before="60" w:after="0"/>
        <w:ind w:left="288" w:hanging="288"/>
        <w:jc w:val="both"/>
        <w:textAlignment w:val="auto"/>
        <w:rPr>
          <w:iCs/>
        </w:rPr>
      </w:pPr>
      <w:r>
        <w:t xml:space="preserve">Multiple PRACH transmissions are </w:t>
      </w:r>
      <w:r w:rsidR="008D4802">
        <w:t>applied for all short PRACH formats and PRACH format 0</w:t>
      </w:r>
      <w:r w:rsidR="008D4802">
        <w:rPr>
          <w:iCs/>
        </w:rPr>
        <w:t xml:space="preserve">. </w:t>
      </w:r>
    </w:p>
    <w:p w14:paraId="70AC72BD" w14:textId="12E33F1A" w:rsidR="004E5AFE" w:rsidRDefault="004E5AFE" w:rsidP="008D4802">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w:t>
      </w:r>
      <w:r w:rsidR="00244BFB">
        <w:rPr>
          <w:iCs/>
        </w:rPr>
        <w:t xml:space="preserve">both </w:t>
      </w:r>
      <w:r>
        <w:rPr>
          <w:iCs/>
        </w:rPr>
        <w:t>CFRA</w:t>
      </w:r>
      <w:r w:rsidR="00244BFB">
        <w:rPr>
          <w:iCs/>
        </w:rPr>
        <w:t xml:space="preserve"> and CBRA. </w:t>
      </w:r>
    </w:p>
    <w:p w14:paraId="45B59D55" w14:textId="77777777" w:rsidR="008278B4" w:rsidRDefault="008278B4" w:rsidP="008278B4">
      <w:pPr>
        <w:overflowPunct/>
        <w:autoSpaceDE/>
        <w:autoSpaceDN/>
        <w:adjustRightInd/>
        <w:spacing w:before="60" w:after="0"/>
        <w:ind w:left="288"/>
        <w:jc w:val="both"/>
        <w:textAlignment w:val="auto"/>
        <w:rPr>
          <w:iCs/>
        </w:rPr>
      </w:pPr>
    </w:p>
    <w:p w14:paraId="5A6DF2EA" w14:textId="77777777" w:rsidR="00147700" w:rsidRDefault="00147700" w:rsidP="00147700">
      <w:pPr>
        <w:pStyle w:val="Heading2"/>
      </w:pPr>
      <w:r>
        <w:t>Differentiation of multiple PRACH transmissions</w:t>
      </w:r>
    </w:p>
    <w:p w14:paraId="6973AB3D" w14:textId="757BEB7C" w:rsidR="007E4EE6" w:rsidRPr="00A324D5" w:rsidRDefault="00D65A87" w:rsidP="00C959EE">
      <w:pPr>
        <w:keepNext/>
        <w:overflowPunct/>
        <w:autoSpaceDE/>
        <w:autoSpaceDN/>
        <w:adjustRightInd/>
        <w:spacing w:before="60" w:after="120"/>
        <w:jc w:val="both"/>
        <w:textAlignment w:val="auto"/>
      </w:pPr>
      <w:r w:rsidRPr="00A324D5">
        <w:t>At the RAN1#11</w:t>
      </w:r>
      <w:r w:rsidR="00561B12" w:rsidRPr="00A324D5">
        <w:t>2</w:t>
      </w:r>
      <w:r w:rsidRPr="00A324D5">
        <w:t xml:space="preserve"> meeting, </w:t>
      </w:r>
      <w:r w:rsidR="00687D43" w:rsidRPr="00A324D5">
        <w:t>the following working assumptions were made</w:t>
      </w:r>
      <w:r w:rsidR="00E662E2" w:rsidRPr="00A324D5">
        <w:t xml:space="preserve"> </w:t>
      </w:r>
      <w:r w:rsidR="00E662E2" w:rsidRPr="00A324D5">
        <w:fldChar w:fldCharType="begin"/>
      </w:r>
      <w:r w:rsidR="00E662E2" w:rsidRPr="00A324D5">
        <w:instrText xml:space="preserve"> REF _Ref129160398 \r \h </w:instrText>
      </w:r>
      <w:r w:rsidR="00A324D5">
        <w:instrText xml:space="preserve"> \* MERGEFORMAT </w:instrText>
      </w:r>
      <w:r w:rsidR="00E662E2" w:rsidRPr="00A324D5">
        <w:fldChar w:fldCharType="separate"/>
      </w:r>
      <w:r w:rsidR="00F23C2C">
        <w:t>[1]</w:t>
      </w:r>
      <w:r w:rsidR="00E662E2" w:rsidRPr="00A324D5">
        <w:fldChar w:fldCharType="end"/>
      </w:r>
      <w:r w:rsidR="00F62623" w:rsidRPr="00A324D5">
        <w:t>:</w:t>
      </w:r>
    </w:p>
    <w:p w14:paraId="12595D29" w14:textId="6CCCF116" w:rsidR="00F62623" w:rsidRPr="00A324D5" w:rsidRDefault="002C66CE" w:rsidP="0015671F">
      <w:pPr>
        <w:pStyle w:val="ListParagraph"/>
        <w:numPr>
          <w:ilvl w:val="0"/>
          <w:numId w:val="28"/>
        </w:numPr>
        <w:spacing w:after="60"/>
        <w:jc w:val="both"/>
        <w:rPr>
          <w:rFonts w:ascii="Times New Roman" w:hAnsi="Times New Roman"/>
          <w:sz w:val="20"/>
          <w:szCs w:val="20"/>
          <w:lang w:val="en-GB" w:eastAsia="x-none"/>
        </w:rPr>
      </w:pPr>
      <w:r w:rsidRPr="00A324D5">
        <w:rPr>
          <w:rFonts w:ascii="Times New Roman" w:hAnsi="Times New Roman"/>
          <w:sz w:val="20"/>
          <w:szCs w:val="20"/>
          <w:lang w:val="en-GB" w:eastAsia="x-none"/>
        </w:rPr>
        <w:t>For multiple PRACH transmissions with same Tx beam, to differentiate the multiple PRACH transmissions with single PRACH transmission, at least support that multiple PRACH are transmitted on separate ROs.</w:t>
      </w:r>
    </w:p>
    <w:p w14:paraId="0D49B77B" w14:textId="26CCD62D" w:rsidR="00A76949" w:rsidRPr="00A324D5" w:rsidRDefault="00C834F1" w:rsidP="0015671F">
      <w:pPr>
        <w:pStyle w:val="ListParagraph"/>
        <w:numPr>
          <w:ilvl w:val="0"/>
          <w:numId w:val="28"/>
        </w:numPr>
        <w:spacing w:after="60"/>
        <w:jc w:val="both"/>
        <w:rPr>
          <w:rFonts w:ascii="Times New Roman" w:hAnsi="Times New Roman"/>
          <w:sz w:val="20"/>
          <w:szCs w:val="20"/>
          <w:lang w:val="en-GB" w:eastAsia="x-none"/>
        </w:rPr>
      </w:pPr>
      <w:r w:rsidRPr="00A324D5">
        <w:rPr>
          <w:rFonts w:ascii="Times New Roman" w:hAnsi="Times New Roman"/>
          <w:sz w:val="20"/>
          <w:szCs w:val="20"/>
          <w:lang w:val="en-GB" w:eastAsia="x-none"/>
        </w:rPr>
        <w:t>For multiple PRACH transmissions with same Tx beam, to differentiate the multiple PRACH transmissions with single PRACH transmission, support that multiple PRACH are transmitted with separate preamble on shared ROs.</w:t>
      </w:r>
    </w:p>
    <w:p w14:paraId="22B95BD0" w14:textId="2D83D5FE" w:rsidR="00F411F5" w:rsidRDefault="00C57FEF" w:rsidP="004D42AD">
      <w:pPr>
        <w:keepNext/>
        <w:overflowPunct/>
        <w:autoSpaceDE/>
        <w:autoSpaceDN/>
        <w:adjustRightInd/>
        <w:spacing w:before="120" w:after="120"/>
        <w:jc w:val="both"/>
        <w:textAlignment w:val="auto"/>
      </w:pPr>
      <w:r w:rsidRPr="00A324D5">
        <w:t>Similar to the request of Msg3 repetition as defined in Rel-17 coverage enhancement</w:t>
      </w:r>
      <w:r w:rsidR="00C959EE" w:rsidRPr="00A324D5">
        <w:t xml:space="preserve">, </w:t>
      </w:r>
      <w:r w:rsidR="00F411F5">
        <w:t xml:space="preserve">either </w:t>
      </w:r>
      <w:r w:rsidR="008A0EF7">
        <w:t xml:space="preserve">separate ROs or shared ROs with separate PRACH preambles can be </w:t>
      </w:r>
      <w:r w:rsidR="008A0EF7" w:rsidRPr="00A324D5">
        <w:t>supported to differentiate between single PRACH transmission and multiple PRACH transmissions</w:t>
      </w:r>
      <w:r w:rsidR="008A0EF7">
        <w:t xml:space="preserve">. </w:t>
      </w:r>
      <w:r w:rsidR="005634B4">
        <w:t>D</w:t>
      </w:r>
      <w:r w:rsidR="002B5667">
        <w:t>epending on</w:t>
      </w:r>
      <w:r w:rsidR="002C0A15">
        <w:t xml:space="preserve"> the</w:t>
      </w:r>
      <w:r w:rsidR="002B5667">
        <w:t xml:space="preserve"> deployment scenario</w:t>
      </w:r>
      <w:r w:rsidR="009A11A6">
        <w:t xml:space="preserve"> or the number of cell edge</w:t>
      </w:r>
      <w:r w:rsidR="006B7BF1">
        <w:t xml:space="preserve"> UEs</w:t>
      </w:r>
      <w:r w:rsidR="009A11A6">
        <w:t xml:space="preserve"> in the network, </w:t>
      </w:r>
      <w:r w:rsidR="006B7BF1">
        <w:t xml:space="preserve">gNB may flexibly select one of these two options to differentiate single and multiple PRACH transmissions. </w:t>
      </w:r>
      <w:r w:rsidR="005634B4">
        <w:t>For instance, when</w:t>
      </w:r>
      <w:r w:rsidR="006B7BF1">
        <w:t xml:space="preserve"> the number of </w:t>
      </w:r>
      <w:r w:rsidR="00367C49">
        <w:t xml:space="preserve">UEs with poor channel conditions is limited, gNB may </w:t>
      </w:r>
      <w:r w:rsidR="007C2BF3">
        <w:t xml:space="preserve">only </w:t>
      </w:r>
      <w:r w:rsidR="00367C49">
        <w:t>configure s</w:t>
      </w:r>
      <w:r w:rsidR="007D70D8">
        <w:t xml:space="preserve">hared ROs with separate PRACH preambles </w:t>
      </w:r>
      <w:r w:rsidR="005634B4">
        <w:t xml:space="preserve">for the differentiation of single and multiple PRACH transmissions </w:t>
      </w:r>
      <w:r w:rsidR="007D70D8">
        <w:t xml:space="preserve">so as to reduce the RO overhead and thereby improve the spectrum efficiency. </w:t>
      </w:r>
      <w:r w:rsidR="005634B4">
        <w:t xml:space="preserve">Hence, in our view, </w:t>
      </w:r>
      <w:r w:rsidR="009146B5">
        <w:t xml:space="preserve">the working assumption as mentioned above should be confirmed </w:t>
      </w:r>
      <w:r w:rsidR="003156E7" w:rsidRPr="00A324D5">
        <w:rPr>
          <w:lang w:val="en-GB" w:eastAsia="x-none"/>
        </w:rPr>
        <w:t>to differentiate the multiple PRACH transmissions with single PRACH transmission</w:t>
      </w:r>
      <w:r w:rsidR="00B229D5">
        <w:rPr>
          <w:lang w:val="en-GB" w:eastAsia="x-none"/>
        </w:rPr>
        <w:t>.</w:t>
      </w:r>
    </w:p>
    <w:p w14:paraId="44F87506" w14:textId="1E288F04" w:rsidR="00574DBB" w:rsidRPr="001C052F" w:rsidRDefault="00574DBB" w:rsidP="00574DBB">
      <w:pPr>
        <w:spacing w:before="240" w:after="0"/>
        <w:jc w:val="both"/>
        <w:rPr>
          <w:b/>
        </w:rPr>
      </w:pPr>
      <w:r w:rsidRPr="001C052F">
        <w:rPr>
          <w:b/>
        </w:rPr>
        <w:t>Proposal 2</w:t>
      </w:r>
    </w:p>
    <w:p w14:paraId="438D04D3" w14:textId="3A515075" w:rsidR="00F41844" w:rsidRPr="001C052F" w:rsidRDefault="006A485F" w:rsidP="00574DBB">
      <w:pPr>
        <w:numPr>
          <w:ilvl w:val="0"/>
          <w:numId w:val="6"/>
        </w:numPr>
        <w:overflowPunct/>
        <w:autoSpaceDE/>
        <w:autoSpaceDN/>
        <w:adjustRightInd/>
        <w:spacing w:before="60" w:after="0"/>
        <w:ind w:left="288" w:hanging="288"/>
        <w:jc w:val="both"/>
        <w:textAlignment w:val="auto"/>
        <w:rPr>
          <w:iCs/>
        </w:rPr>
      </w:pPr>
      <w:r w:rsidRPr="001C052F">
        <w:t>RAN1 to confirm the following working assumptions</w:t>
      </w:r>
    </w:p>
    <w:p w14:paraId="2E4EAA92" w14:textId="621AEC2B" w:rsidR="00715602" w:rsidRPr="001C052F" w:rsidRDefault="00F44198" w:rsidP="00BF785E">
      <w:pPr>
        <w:numPr>
          <w:ilvl w:val="1"/>
          <w:numId w:val="6"/>
        </w:numPr>
        <w:overflowPunct/>
        <w:autoSpaceDE/>
        <w:autoSpaceDN/>
        <w:adjustRightInd/>
        <w:spacing w:before="60" w:after="0"/>
        <w:ind w:left="864" w:hanging="432"/>
        <w:jc w:val="both"/>
        <w:textAlignment w:val="auto"/>
        <w:rPr>
          <w:iCs/>
        </w:rPr>
      </w:pPr>
      <w:r w:rsidRPr="001C052F">
        <w:rPr>
          <w:iCs/>
        </w:rPr>
        <w:t>For multiple PRACH transmissions with same Tx beam, to differentiate the multiple PRACH transmissions with single PRACH transmission, at least support that multiple PRACH are transmitted on separate ROs.</w:t>
      </w:r>
    </w:p>
    <w:p w14:paraId="0AAE527B" w14:textId="4100971F" w:rsidR="00574DBB" w:rsidRPr="001C052F" w:rsidRDefault="00B96F52" w:rsidP="00BF785E">
      <w:pPr>
        <w:numPr>
          <w:ilvl w:val="1"/>
          <w:numId w:val="6"/>
        </w:numPr>
        <w:overflowPunct/>
        <w:autoSpaceDE/>
        <w:autoSpaceDN/>
        <w:adjustRightInd/>
        <w:spacing w:before="60" w:after="0"/>
        <w:ind w:left="864" w:hanging="432"/>
        <w:jc w:val="both"/>
        <w:textAlignment w:val="auto"/>
        <w:rPr>
          <w:iCs/>
        </w:rPr>
      </w:pPr>
      <w:r w:rsidRPr="001C052F">
        <w:rPr>
          <w:iCs/>
        </w:rPr>
        <w:t>For multiple PRACH transmissions with same Tx beam, to differentiate the multiple PRACH transmissions with single PRACH transmission, support that multiple PRACH are transmitted with separate preamble on shared ROs</w:t>
      </w:r>
      <w:r w:rsidR="00574DBB" w:rsidRPr="001C052F">
        <w:rPr>
          <w:iCs/>
        </w:rPr>
        <w:t>.</w:t>
      </w:r>
    </w:p>
    <w:p w14:paraId="0277FBD7" w14:textId="7B01BF97" w:rsidR="00B66E7E" w:rsidRDefault="00B66E7E" w:rsidP="00A350D2">
      <w:pPr>
        <w:keepNext/>
        <w:overflowPunct/>
        <w:autoSpaceDE/>
        <w:autoSpaceDN/>
        <w:adjustRightInd/>
        <w:spacing w:before="60" w:after="0"/>
        <w:jc w:val="both"/>
        <w:textAlignment w:val="auto"/>
      </w:pPr>
    </w:p>
    <w:p w14:paraId="3FE4BABF" w14:textId="36B44A7F" w:rsidR="003E1A44" w:rsidRDefault="008E04C1" w:rsidP="000F204C">
      <w:pPr>
        <w:keepNext/>
        <w:overflowPunct/>
        <w:autoSpaceDE/>
        <w:autoSpaceDN/>
        <w:adjustRightInd/>
        <w:spacing w:before="60" w:after="120"/>
        <w:jc w:val="both"/>
        <w:textAlignment w:val="auto"/>
      </w:pPr>
      <w:r>
        <w:t>Further, at the RAN1</w:t>
      </w:r>
      <w:r w:rsidR="00C96B39">
        <w:t>#11</w:t>
      </w:r>
      <w:r w:rsidR="000F204C">
        <w:t>2</w:t>
      </w:r>
      <w:r w:rsidR="00C96B39">
        <w:t xml:space="preserve"> meeting, </w:t>
      </w:r>
      <w:r w:rsidR="000F204C">
        <w:t xml:space="preserve">it was agreed that </w:t>
      </w:r>
      <w:r w:rsidR="003B48F8" w:rsidRPr="003B48F8">
        <w:t>gNB can configure one or multiple values for the number of multiple PRACH transmissions</w:t>
      </w:r>
      <w:r w:rsidR="00745D2F">
        <w:t xml:space="preserve"> </w:t>
      </w:r>
      <w:r w:rsidR="00BA0EDC">
        <w:t>f</w:t>
      </w:r>
      <w:r w:rsidR="00BA0EDC" w:rsidRPr="00BA0EDC">
        <w:t>or multiple PRACH transmissions with same Tx beam</w:t>
      </w:r>
      <w:r w:rsidR="00A1381A">
        <w:t>. Further,</w:t>
      </w:r>
      <w:r w:rsidR="006D4229">
        <w:t xml:space="preserve"> i</w:t>
      </w:r>
      <w:r w:rsidR="006D4229" w:rsidRPr="006D4229">
        <w:t>f multiple values are configured, PRACH resource differentiation between multiple PRACH transmissions with different number of multiple PRACH transmissions is supported</w:t>
      </w:r>
      <w:r w:rsidR="00BA0EDC">
        <w:t xml:space="preserve"> </w:t>
      </w:r>
      <w:r w:rsidR="00BA0EDC">
        <w:fldChar w:fldCharType="begin"/>
      </w:r>
      <w:r w:rsidR="00BA0EDC">
        <w:instrText xml:space="preserve"> REF _Ref129160398 \r \h </w:instrText>
      </w:r>
      <w:r w:rsidR="00BA0EDC">
        <w:fldChar w:fldCharType="separate"/>
      </w:r>
      <w:r w:rsidR="00F23C2C">
        <w:t>[1]</w:t>
      </w:r>
      <w:r w:rsidR="00BA0EDC">
        <w:fldChar w:fldCharType="end"/>
      </w:r>
      <w:r w:rsidR="00BA0EDC">
        <w:t xml:space="preserve">. </w:t>
      </w:r>
      <w:r w:rsidR="002F6ADB">
        <w:t xml:space="preserve">The main motivation </w:t>
      </w:r>
      <w:r w:rsidR="00A2088C">
        <w:t xml:space="preserve">of introducing more than one values for the number of multiple PRACH transmissions </w:t>
      </w:r>
      <w:r w:rsidR="002F6ADB">
        <w:t xml:space="preserve">is to </w:t>
      </w:r>
      <w:r w:rsidR="00480EEB" w:rsidRPr="00DD1D07">
        <w:t>allow flexible system operation and efficient PRACH resource management</w:t>
      </w:r>
      <w:r w:rsidR="0012082E">
        <w:t xml:space="preserve">. </w:t>
      </w:r>
    </w:p>
    <w:p w14:paraId="2680C5D8" w14:textId="0964576D" w:rsidR="00F01CFA" w:rsidRDefault="00A55106" w:rsidP="00C47B28">
      <w:pPr>
        <w:keepNext/>
        <w:overflowPunct/>
        <w:autoSpaceDE/>
        <w:autoSpaceDN/>
        <w:adjustRightInd/>
        <w:spacing w:before="60" w:after="120"/>
        <w:jc w:val="both"/>
        <w:textAlignment w:val="auto"/>
      </w:pPr>
      <w:r>
        <w:t>I</w:t>
      </w:r>
      <w:r w:rsidR="005E72A0">
        <w:t xml:space="preserve">n case </w:t>
      </w:r>
      <w:r w:rsidR="00F01CFA" w:rsidRPr="00ED5130">
        <w:t xml:space="preserve">multiple number of multiple PRACH transmissions are configured, similar to differentiation of single PRACH transmission and multiple PRACH transmissions, </w:t>
      </w:r>
      <w:r w:rsidR="00401BD5" w:rsidRPr="00ED5130">
        <w:t xml:space="preserve">PRACH resource partitioning </w:t>
      </w:r>
      <w:r w:rsidR="00274383" w:rsidRPr="00ED5130">
        <w:t xml:space="preserve">can be employed to differentiate different number of </w:t>
      </w:r>
      <w:r w:rsidR="00897821">
        <w:t xml:space="preserve">multiple </w:t>
      </w:r>
      <w:r w:rsidR="00897821" w:rsidRPr="003B48F8">
        <w:t>PRACH transmissions</w:t>
      </w:r>
      <w:r w:rsidR="00C14D51">
        <w:t>. Based on PRACH resource partitioning</w:t>
      </w:r>
      <w:r w:rsidR="002B2BB3" w:rsidRPr="00ED5130">
        <w:t xml:space="preserve">, </w:t>
      </w:r>
      <w:r w:rsidR="00D40738" w:rsidRPr="00ED5130">
        <w:t xml:space="preserve">each PRACH resource may correspond to one </w:t>
      </w:r>
      <w:r w:rsidR="00785AD3">
        <w:t>value of multiple PRACH transmission</w:t>
      </w:r>
      <w:r w:rsidR="002B2BB3" w:rsidRPr="00ED5130">
        <w:t xml:space="preserve">. </w:t>
      </w:r>
      <w:r w:rsidR="00223589">
        <w:t xml:space="preserve">In this regard, </w:t>
      </w:r>
      <w:r w:rsidR="008A04A6">
        <w:t>a</w:t>
      </w:r>
      <w:r w:rsidR="00274383" w:rsidRPr="00ED5130">
        <w:t>fter successful detection of PRACH preambles in the configured resources, gNB may combine multiple PRACH detection statistics to improve the performance.</w:t>
      </w:r>
      <w:r w:rsidR="002B2BB3" w:rsidRPr="00ED5130">
        <w:t xml:space="preserve"> Note that in order to avoid fragmented PRACH resources and minimize the impact on the legacy system, it is preferable to limit the set of </w:t>
      </w:r>
      <w:r w:rsidR="00760E61">
        <w:t xml:space="preserve">values for </w:t>
      </w:r>
      <w:r w:rsidR="00DF22BB">
        <w:t>multiple PRACH transmissions</w:t>
      </w:r>
      <w:r w:rsidR="004B125F">
        <w:t xml:space="preserve"> or </w:t>
      </w:r>
      <w:r w:rsidR="00DD3709">
        <w:t xml:space="preserve">only allow </w:t>
      </w:r>
      <w:r w:rsidR="008D583A">
        <w:t xml:space="preserve">separate preamble on shared PRACH resources </w:t>
      </w:r>
      <w:r w:rsidR="001C373A">
        <w:t>to differentiate</w:t>
      </w:r>
      <w:r w:rsidR="008D583A">
        <w:t xml:space="preserve"> different number of multiple PRACH transmissions. </w:t>
      </w:r>
    </w:p>
    <w:p w14:paraId="10D15648" w14:textId="70F7385F" w:rsidR="00EB130B" w:rsidRDefault="00EB130B" w:rsidP="00EB130B">
      <w:pPr>
        <w:keepNext/>
        <w:overflowPunct/>
        <w:autoSpaceDE/>
        <w:autoSpaceDN/>
        <w:adjustRightInd/>
        <w:spacing w:before="60" w:after="240"/>
        <w:jc w:val="both"/>
        <w:textAlignment w:val="auto"/>
      </w:pPr>
      <w:r w:rsidRPr="00A324D5">
        <w:fldChar w:fldCharType="begin"/>
      </w:r>
      <w:r w:rsidRPr="00A324D5">
        <w:instrText xml:space="preserve"> REF _Ref120873704 \h  \* MERGEFORMAT </w:instrText>
      </w:r>
      <w:r w:rsidRPr="00A324D5">
        <w:fldChar w:fldCharType="separate"/>
      </w:r>
      <w:r w:rsidR="00F23C2C" w:rsidRPr="00827B2F">
        <w:t xml:space="preserve">Figure </w:t>
      </w:r>
      <w:r w:rsidR="00F23C2C" w:rsidRPr="00F23C2C">
        <w:rPr>
          <w:noProof/>
        </w:rPr>
        <w:t>1</w:t>
      </w:r>
      <w:r w:rsidRPr="00A324D5">
        <w:fldChar w:fldCharType="end"/>
      </w:r>
      <w:r w:rsidRPr="00A324D5">
        <w:t xml:space="preserve"> illustrates PRACH resource partitioning when shared PRACH occasions are configured for </w:t>
      </w:r>
      <w:r>
        <w:t>single and multiple PRACH transmissions</w:t>
      </w:r>
      <w:r w:rsidRPr="00A324D5">
        <w:t xml:space="preserve">. In the figure, different PRACH preambles associated with the same SSB index can be allocated for </w:t>
      </w:r>
      <w:r>
        <w:t xml:space="preserve">multiple </w:t>
      </w:r>
      <w:r w:rsidRPr="00A324D5">
        <w:t>PRACH transmission</w:t>
      </w:r>
      <w:r>
        <w:t>s</w:t>
      </w:r>
      <w:r w:rsidRPr="00A324D5">
        <w:t xml:space="preserve"> with </w:t>
      </w:r>
      <w:r>
        <w:t>number of PRACH transmissions</w:t>
      </w:r>
      <w:r w:rsidRPr="00A324D5">
        <w:t xml:space="preserve">. </w:t>
      </w:r>
    </w:p>
    <w:p w14:paraId="49E7D063" w14:textId="77777777" w:rsidR="00EB130B" w:rsidRPr="00827B2F" w:rsidRDefault="00EB130B" w:rsidP="00EB130B">
      <w:pPr>
        <w:keepNext/>
        <w:overflowPunct/>
        <w:autoSpaceDE/>
        <w:autoSpaceDN/>
        <w:adjustRightInd/>
        <w:spacing w:before="60" w:after="240"/>
        <w:jc w:val="center"/>
        <w:textAlignment w:val="auto"/>
      </w:pPr>
      <w:r w:rsidRPr="00827B2F">
        <w:rPr>
          <w:noProof/>
        </w:rPr>
        <w:drawing>
          <wp:inline distT="0" distB="0" distL="0" distR="0" wp14:anchorId="6C5C0CC8" wp14:editId="22633DEF">
            <wp:extent cx="4879879" cy="800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2663" cy="805475"/>
                    </a:xfrm>
                    <a:prstGeom prst="rect">
                      <a:avLst/>
                    </a:prstGeom>
                  </pic:spPr>
                </pic:pic>
              </a:graphicData>
            </a:graphic>
          </wp:inline>
        </w:drawing>
      </w:r>
    </w:p>
    <w:p w14:paraId="5D3243B3" w14:textId="344B295C" w:rsidR="00EB130B" w:rsidRPr="00827B2F" w:rsidRDefault="00EB130B" w:rsidP="00097881">
      <w:pPr>
        <w:keepNext/>
        <w:overflowPunct/>
        <w:autoSpaceDE/>
        <w:autoSpaceDN/>
        <w:adjustRightInd/>
        <w:spacing w:before="60" w:after="360"/>
        <w:jc w:val="center"/>
        <w:textAlignment w:val="auto"/>
        <w:rPr>
          <w:b/>
          <w:bCs/>
        </w:rPr>
      </w:pPr>
      <w:bookmarkStart w:id="1" w:name="_Ref120873704"/>
      <w:r w:rsidRPr="00827B2F">
        <w:rPr>
          <w:b/>
          <w:bCs/>
        </w:rPr>
        <w:t xml:space="preserve">Figure </w:t>
      </w:r>
      <w:r w:rsidRPr="00827B2F">
        <w:rPr>
          <w:b/>
          <w:bCs/>
        </w:rPr>
        <w:fldChar w:fldCharType="begin"/>
      </w:r>
      <w:r w:rsidRPr="00827B2F">
        <w:rPr>
          <w:b/>
          <w:bCs/>
        </w:rPr>
        <w:instrText xml:space="preserve"> SEQ Figure \* ARABIC </w:instrText>
      </w:r>
      <w:r w:rsidRPr="00827B2F">
        <w:rPr>
          <w:b/>
          <w:bCs/>
        </w:rPr>
        <w:fldChar w:fldCharType="separate"/>
      </w:r>
      <w:r w:rsidR="00F23C2C">
        <w:rPr>
          <w:b/>
          <w:bCs/>
          <w:noProof/>
        </w:rPr>
        <w:t>1</w:t>
      </w:r>
      <w:r w:rsidRPr="00827B2F">
        <w:fldChar w:fldCharType="end"/>
      </w:r>
      <w:bookmarkEnd w:id="1"/>
      <w:r w:rsidRPr="00827B2F">
        <w:rPr>
          <w:b/>
          <w:bCs/>
        </w:rPr>
        <w:t xml:space="preserve">. Preambles allocated for PRACH with different </w:t>
      </w:r>
      <w:r>
        <w:rPr>
          <w:b/>
          <w:bCs/>
        </w:rPr>
        <w:t>number of PRACH transmissions</w:t>
      </w:r>
    </w:p>
    <w:p w14:paraId="11174E4F" w14:textId="249D273A" w:rsidR="00C3348A" w:rsidRDefault="00AB0E11" w:rsidP="002E64A1">
      <w:pPr>
        <w:spacing w:before="240" w:after="0"/>
        <w:jc w:val="both"/>
        <w:rPr>
          <w:bCs/>
        </w:rPr>
      </w:pPr>
      <w:r>
        <w:rPr>
          <w:bCs/>
        </w:rPr>
        <w:t>When</w:t>
      </w:r>
      <w:r w:rsidRPr="00AB0E11">
        <w:t xml:space="preserve"> </w:t>
      </w:r>
      <w:r w:rsidRPr="00ED5130">
        <w:t>multiple number of multiple PRACH transmissions are configured</w:t>
      </w:r>
      <w:r>
        <w:t>,</w:t>
      </w:r>
      <w:r>
        <w:rPr>
          <w:bCs/>
        </w:rPr>
        <w:t xml:space="preserve"> </w:t>
      </w:r>
      <w:r w:rsidR="00FC5517">
        <w:rPr>
          <w:bCs/>
        </w:rPr>
        <w:t xml:space="preserve">after a certain number of </w:t>
      </w:r>
      <w:r w:rsidR="0044435C">
        <w:rPr>
          <w:bCs/>
        </w:rPr>
        <w:t>PRACH retransmissions</w:t>
      </w:r>
      <w:r w:rsidR="00C02C40">
        <w:rPr>
          <w:bCs/>
        </w:rPr>
        <w:t xml:space="preserve"> for multiple PRACH transmissions</w:t>
      </w:r>
      <w:r w:rsidR="00C3348A">
        <w:rPr>
          <w:bCs/>
        </w:rPr>
        <w:t xml:space="preserve"> on a given </w:t>
      </w:r>
      <w:r w:rsidR="007E4C3F">
        <w:rPr>
          <w:bCs/>
        </w:rPr>
        <w:t xml:space="preserve">repetition level, </w:t>
      </w:r>
      <w:r w:rsidR="0025423B">
        <w:rPr>
          <w:bCs/>
        </w:rPr>
        <w:t xml:space="preserve">and if </w:t>
      </w:r>
      <w:r w:rsidR="007E4C3F">
        <w:rPr>
          <w:bCs/>
        </w:rPr>
        <w:t xml:space="preserve">UE still does not successfully </w:t>
      </w:r>
      <w:r w:rsidR="0025423B">
        <w:rPr>
          <w:bCs/>
        </w:rPr>
        <w:t xml:space="preserve">receive RAR, UE may increase the number of multiple PRACH transmissions so as to improve the success rate for RACH </w:t>
      </w:r>
      <w:r w:rsidR="001D6112">
        <w:rPr>
          <w:bCs/>
        </w:rPr>
        <w:t xml:space="preserve">procedure. </w:t>
      </w:r>
      <w:r w:rsidR="00F757F2">
        <w:rPr>
          <w:bCs/>
        </w:rPr>
        <w:t>The</w:t>
      </w:r>
      <w:r w:rsidR="00FE7929">
        <w:rPr>
          <w:bCs/>
        </w:rPr>
        <w:t xml:space="preserve"> maximum </w:t>
      </w:r>
      <w:r w:rsidR="00F757F2">
        <w:rPr>
          <w:bCs/>
        </w:rPr>
        <w:t xml:space="preserve">number of </w:t>
      </w:r>
      <w:r w:rsidR="00FE7929">
        <w:rPr>
          <w:bCs/>
        </w:rPr>
        <w:t>PRACH retransmission for multiple PRACH transmissions</w:t>
      </w:r>
      <w:r w:rsidR="00F757F2">
        <w:rPr>
          <w:bCs/>
        </w:rPr>
        <w:t xml:space="preserve"> may be configured by higher layers for proper control of system operation. </w:t>
      </w:r>
    </w:p>
    <w:p w14:paraId="52858AF5" w14:textId="10E9149A" w:rsidR="002E64A1" w:rsidRPr="004C02CE" w:rsidRDefault="002E64A1" w:rsidP="002E64A1">
      <w:pPr>
        <w:spacing w:before="240" w:after="0"/>
        <w:jc w:val="both"/>
        <w:rPr>
          <w:b/>
        </w:rPr>
      </w:pPr>
      <w:r w:rsidRPr="004C02CE">
        <w:rPr>
          <w:b/>
        </w:rPr>
        <w:t xml:space="preserve">Proposal </w:t>
      </w:r>
      <w:r>
        <w:rPr>
          <w:b/>
        </w:rPr>
        <w:t>3</w:t>
      </w:r>
    </w:p>
    <w:p w14:paraId="6830C054" w14:textId="25FAF9A9" w:rsidR="002E64A1" w:rsidRDefault="002E64A1" w:rsidP="002E64A1">
      <w:pPr>
        <w:numPr>
          <w:ilvl w:val="0"/>
          <w:numId w:val="6"/>
        </w:numPr>
        <w:overflowPunct/>
        <w:autoSpaceDE/>
        <w:autoSpaceDN/>
        <w:adjustRightInd/>
        <w:spacing w:before="60" w:after="0"/>
        <w:ind w:left="288" w:hanging="288"/>
        <w:jc w:val="both"/>
        <w:textAlignment w:val="auto"/>
      </w:pPr>
      <w:r>
        <w:t>To differentiate multiple PRACH transmission with different number o</w:t>
      </w:r>
      <w:r w:rsidR="00897821">
        <w:t xml:space="preserve">f </w:t>
      </w:r>
      <w:r w:rsidR="00DB7EC2">
        <w:t xml:space="preserve">multiple PRACH transmissions, only </w:t>
      </w:r>
      <w:r w:rsidR="00657878">
        <w:t>shared PRACH occasions with separate preamble are supported</w:t>
      </w:r>
      <w:r w:rsidRPr="00C12830">
        <w:t xml:space="preserve">. </w:t>
      </w:r>
    </w:p>
    <w:p w14:paraId="284893D9" w14:textId="6F79705C" w:rsidR="00F757F2" w:rsidRDefault="006B26D0" w:rsidP="002E64A1">
      <w:pPr>
        <w:numPr>
          <w:ilvl w:val="0"/>
          <w:numId w:val="6"/>
        </w:numPr>
        <w:overflowPunct/>
        <w:autoSpaceDE/>
        <w:autoSpaceDN/>
        <w:adjustRightInd/>
        <w:spacing w:before="60" w:after="0"/>
        <w:ind w:left="288" w:hanging="288"/>
        <w:jc w:val="both"/>
        <w:textAlignment w:val="auto"/>
      </w:pPr>
      <w:r>
        <w:t xml:space="preserve">Repetition level ramping is supported </w:t>
      </w:r>
      <w:r w:rsidR="009A0924">
        <w:t xml:space="preserve">when more than one number of multiple PRACH transmissions is configured. </w:t>
      </w:r>
    </w:p>
    <w:p w14:paraId="20D86146" w14:textId="77777777" w:rsidR="009A0924" w:rsidRPr="00C12830" w:rsidRDefault="009A0924" w:rsidP="009A0924">
      <w:pPr>
        <w:overflowPunct/>
        <w:autoSpaceDE/>
        <w:autoSpaceDN/>
        <w:adjustRightInd/>
        <w:spacing w:before="60" w:after="0"/>
        <w:ind w:left="288"/>
        <w:jc w:val="both"/>
        <w:textAlignment w:val="auto"/>
      </w:pPr>
    </w:p>
    <w:p w14:paraId="7F875E2F" w14:textId="37A5E388" w:rsidR="00C159BB" w:rsidRPr="000E3895" w:rsidRDefault="00C159BB" w:rsidP="00C159BB">
      <w:pPr>
        <w:keepNext/>
        <w:overflowPunct/>
        <w:autoSpaceDE/>
        <w:autoSpaceDN/>
        <w:adjustRightInd/>
        <w:spacing w:before="60" w:after="120"/>
        <w:jc w:val="both"/>
        <w:textAlignment w:val="auto"/>
      </w:pPr>
      <w:r w:rsidRPr="000E3895">
        <w:t xml:space="preserve">At the RAN1#111 meeting, it was agreed that </w:t>
      </w:r>
      <w:r w:rsidRPr="00AF5EAE">
        <w:rPr>
          <w:rFonts w:eastAsia="DengXian"/>
          <w:lang w:eastAsia="zh-CN"/>
        </w:rPr>
        <w:t>SSB-RSRP threshold(s) are used to determine</w:t>
      </w:r>
      <w:r w:rsidRPr="000E3895">
        <w:rPr>
          <w:rFonts w:eastAsia="DengXian"/>
          <w:lang w:eastAsia="zh-CN"/>
        </w:rPr>
        <w:t xml:space="preserve"> the</w:t>
      </w:r>
      <w:r w:rsidRPr="00AF5EAE">
        <w:rPr>
          <w:rFonts w:eastAsia="DengXian"/>
          <w:lang w:eastAsia="zh-CN"/>
        </w:rPr>
        <w:t xml:space="preserve"> number of PRACH transmissions at least for the first RACH attempt</w:t>
      </w:r>
      <w:r w:rsidRPr="000E3895">
        <w:rPr>
          <w:rFonts w:eastAsia="DengXian"/>
          <w:lang w:eastAsia="zh-CN"/>
        </w:rPr>
        <w:t xml:space="preserve"> </w:t>
      </w:r>
      <w:r>
        <w:rPr>
          <w:rFonts w:eastAsia="DengXian"/>
          <w:lang w:eastAsia="zh-CN"/>
        </w:rPr>
        <w:fldChar w:fldCharType="begin"/>
      </w:r>
      <w:r>
        <w:rPr>
          <w:rFonts w:eastAsia="DengXian"/>
          <w:lang w:eastAsia="zh-CN"/>
        </w:rPr>
        <w:instrText xml:space="preserve"> REF _Ref129161426 \r \h </w:instrText>
      </w:r>
      <w:r>
        <w:rPr>
          <w:rFonts w:eastAsia="DengXian"/>
          <w:lang w:eastAsia="zh-CN"/>
        </w:rPr>
      </w:r>
      <w:r>
        <w:rPr>
          <w:rFonts w:eastAsia="DengXian"/>
          <w:lang w:eastAsia="zh-CN"/>
        </w:rPr>
        <w:fldChar w:fldCharType="separate"/>
      </w:r>
      <w:r w:rsidR="00F23C2C">
        <w:rPr>
          <w:rFonts w:eastAsia="DengXian"/>
          <w:lang w:eastAsia="zh-CN"/>
        </w:rPr>
        <w:t>[5]</w:t>
      </w:r>
      <w:r>
        <w:rPr>
          <w:rFonts w:eastAsia="DengXian"/>
          <w:lang w:eastAsia="zh-CN"/>
        </w:rPr>
        <w:fldChar w:fldCharType="end"/>
      </w:r>
      <w:r w:rsidRPr="000E3895">
        <w:rPr>
          <w:rFonts w:eastAsia="DengXian"/>
          <w:lang w:eastAsia="zh-CN"/>
        </w:rPr>
        <w:t xml:space="preserve">. In this case, </w:t>
      </w:r>
      <w:r w:rsidRPr="000E3895">
        <w:t xml:space="preserve">when the measured SSB-RSRP is lower than an RSPR threshold, UE may trigger </w:t>
      </w:r>
      <w:r>
        <w:t>multiple PRACH transmissions with same Tx beam</w:t>
      </w:r>
      <w:r w:rsidRPr="000E3895">
        <w:t xml:space="preserve">. Further, if </w:t>
      </w:r>
      <w:r w:rsidR="00747377">
        <w:t>multiple</w:t>
      </w:r>
      <w:r w:rsidRPr="000E3895">
        <w:t xml:space="preserve"> </w:t>
      </w:r>
      <w:r w:rsidR="0072281A">
        <w:t>number of multiple PRACH transmissions</w:t>
      </w:r>
      <w:r w:rsidRPr="000E3895">
        <w:t xml:space="preserve"> </w:t>
      </w:r>
      <w:r>
        <w:t xml:space="preserve">are </w:t>
      </w:r>
      <w:r w:rsidRPr="000E3895">
        <w:t>configured for</w:t>
      </w:r>
      <w:r>
        <w:t xml:space="preserve"> multiple</w:t>
      </w:r>
      <w:r w:rsidRPr="000E3895">
        <w:t xml:space="preserve"> PRACH transmission</w:t>
      </w:r>
      <w:r>
        <w:t>s</w:t>
      </w:r>
      <w:r w:rsidRPr="000E3895">
        <w:t>, multiple thresholds may need to be defined accordingly for proper operation.</w:t>
      </w:r>
    </w:p>
    <w:p w14:paraId="07353387" w14:textId="15A0A11E" w:rsidR="00C159BB" w:rsidRPr="002F4EA4" w:rsidRDefault="00C159BB" w:rsidP="00C159BB">
      <w:pPr>
        <w:keepNext/>
        <w:overflowPunct/>
        <w:autoSpaceDE/>
        <w:autoSpaceDN/>
        <w:adjustRightInd/>
        <w:spacing w:before="60" w:after="0"/>
        <w:jc w:val="both"/>
        <w:textAlignment w:val="auto"/>
      </w:pPr>
      <w:r w:rsidRPr="002F4EA4">
        <w:t xml:space="preserve">For UEs that support both </w:t>
      </w:r>
      <w:r w:rsidR="00F06924" w:rsidRPr="00F06924">
        <w:t>multiple PRACH transmission</w:t>
      </w:r>
      <w:r w:rsidR="00F06924">
        <w:t>s</w:t>
      </w:r>
      <w:r w:rsidR="00F06924" w:rsidRPr="00F06924">
        <w:t xml:space="preserve"> </w:t>
      </w:r>
      <w:r w:rsidRPr="002F4EA4">
        <w:t>and Msg3 PUSCH repetitions, a common SS</w:t>
      </w:r>
      <w:r w:rsidR="00CE799C">
        <w:t>B</w:t>
      </w:r>
      <w:r w:rsidRPr="002F4EA4">
        <w:t xml:space="preserve">-RSRP threshold may be applied for multiple PRACH transmissions and request of Msg3 PUSCH repetitions. In this case, after successfully detecting the </w:t>
      </w:r>
      <w:r w:rsidR="002B2CEB" w:rsidRPr="002B2CEB">
        <w:t>multiple PRACH transmission</w:t>
      </w:r>
      <w:r w:rsidRPr="002F4EA4">
        <w:t xml:space="preserve">, gNB may have good knowledge of channel condition of UE and can inform UE to transmit Msg3 PUSCH with appropriate number of repetitions. </w:t>
      </w:r>
    </w:p>
    <w:p w14:paraId="52AA8308" w14:textId="6C57BDE8" w:rsidR="00C12830" w:rsidRPr="004C02CE" w:rsidRDefault="00C12830" w:rsidP="00C12830">
      <w:pPr>
        <w:spacing w:before="240" w:after="0"/>
        <w:jc w:val="both"/>
        <w:rPr>
          <w:b/>
        </w:rPr>
      </w:pPr>
      <w:r w:rsidRPr="004C02CE">
        <w:rPr>
          <w:b/>
        </w:rPr>
        <w:t xml:space="preserve">Proposal </w:t>
      </w:r>
      <w:r w:rsidR="001F1A92">
        <w:rPr>
          <w:b/>
        </w:rPr>
        <w:t>4</w:t>
      </w:r>
    </w:p>
    <w:p w14:paraId="1D0BECFE" w14:textId="2E8DE34E" w:rsidR="00A66297" w:rsidRDefault="001F1A92" w:rsidP="00C12830">
      <w:pPr>
        <w:numPr>
          <w:ilvl w:val="0"/>
          <w:numId w:val="6"/>
        </w:numPr>
        <w:overflowPunct/>
        <w:autoSpaceDE/>
        <w:autoSpaceDN/>
        <w:adjustRightInd/>
        <w:spacing w:before="60" w:after="0"/>
        <w:ind w:left="288" w:hanging="288"/>
        <w:jc w:val="both"/>
        <w:textAlignment w:val="auto"/>
      </w:pPr>
      <w:r>
        <w:t>Mu</w:t>
      </w:r>
      <w:r w:rsidR="00663A2C">
        <w:t>ltiple SS</w:t>
      </w:r>
      <w:r w:rsidR="0047669C">
        <w:t>B</w:t>
      </w:r>
      <w:r w:rsidR="00663A2C">
        <w:t>-RSRP thresholds are used to determine the number of multiple PRACH transmissions</w:t>
      </w:r>
      <w:r w:rsidR="001260CC">
        <w:t xml:space="preserve"> if multiple values are </w:t>
      </w:r>
      <w:r w:rsidR="005A1ADF">
        <w:t>configured</w:t>
      </w:r>
      <w:r w:rsidR="00C12830" w:rsidRPr="00C12830">
        <w:t xml:space="preserve">. </w:t>
      </w:r>
    </w:p>
    <w:p w14:paraId="559668AD" w14:textId="14560586" w:rsidR="00862958" w:rsidRPr="00C12830" w:rsidRDefault="00862958" w:rsidP="00C12830">
      <w:pPr>
        <w:numPr>
          <w:ilvl w:val="0"/>
          <w:numId w:val="6"/>
        </w:numPr>
        <w:overflowPunct/>
        <w:autoSpaceDE/>
        <w:autoSpaceDN/>
        <w:adjustRightInd/>
        <w:spacing w:before="60" w:after="0"/>
        <w:ind w:left="288" w:hanging="288"/>
        <w:jc w:val="both"/>
        <w:textAlignment w:val="auto"/>
      </w:pPr>
      <w:r w:rsidRPr="002F4EA4">
        <w:t>A common SS</w:t>
      </w:r>
      <w:r w:rsidR="0047669C">
        <w:t>B</w:t>
      </w:r>
      <w:r w:rsidRPr="002F4EA4">
        <w:t>-RSRP threshold may be applied for multiple PRACH transmissions and request of Msg3 PUSCH repetitions</w:t>
      </w:r>
    </w:p>
    <w:p w14:paraId="17B1C912" w14:textId="77777777" w:rsidR="00A41AB5" w:rsidRDefault="00A41AB5" w:rsidP="00A41AB5">
      <w:pPr>
        <w:overflowPunct/>
        <w:autoSpaceDE/>
        <w:autoSpaceDN/>
        <w:adjustRightInd/>
        <w:spacing w:before="60" w:after="0"/>
        <w:ind w:left="288"/>
        <w:jc w:val="both"/>
        <w:textAlignment w:val="auto"/>
        <w:rPr>
          <w:iCs/>
        </w:rPr>
      </w:pPr>
    </w:p>
    <w:p w14:paraId="2C10C55C" w14:textId="1F2B0E79" w:rsidR="002411D9" w:rsidRDefault="00792CE9" w:rsidP="002411D9">
      <w:pPr>
        <w:pStyle w:val="Heading2"/>
      </w:pPr>
      <w:r>
        <w:t xml:space="preserve">Frequency hopping for </w:t>
      </w:r>
      <w:r w:rsidR="00C27379">
        <w:t>multiple PRACH transmissions</w:t>
      </w:r>
    </w:p>
    <w:p w14:paraId="4B56CBDE" w14:textId="6D2B1C43" w:rsidR="005045FA" w:rsidRDefault="005045FA" w:rsidP="00552DEC">
      <w:pPr>
        <w:overflowPunct/>
        <w:autoSpaceDE/>
        <w:autoSpaceDN/>
        <w:adjustRightInd/>
        <w:spacing w:before="60" w:after="120"/>
        <w:jc w:val="both"/>
        <w:textAlignment w:val="auto"/>
        <w:rPr>
          <w:iCs/>
        </w:rPr>
      </w:pPr>
      <w:r>
        <w:rPr>
          <w:iCs/>
        </w:rPr>
        <w:t xml:space="preserve">At the RAN1#110b-e meeting, it was agreed </w:t>
      </w:r>
      <w:r w:rsidR="00140991">
        <w:rPr>
          <w:iCs/>
        </w:rPr>
        <w:t xml:space="preserve">that </w:t>
      </w:r>
      <w:r w:rsidR="00140991" w:rsidRPr="00140991">
        <w:rPr>
          <w:iCs/>
        </w:rPr>
        <w:t xml:space="preserve">at least ROs located at different time instances can be utilized for the </w:t>
      </w:r>
      <w:r w:rsidR="00A179B3" w:rsidRPr="00A179B3">
        <w:rPr>
          <w:iCs/>
        </w:rPr>
        <w:t>multiple PRACH transmissions with same</w:t>
      </w:r>
      <w:r w:rsidR="000F465A">
        <w:rPr>
          <w:iCs/>
        </w:rPr>
        <w:t xml:space="preserve"> Tx</w:t>
      </w:r>
      <w:r w:rsidR="00A179B3" w:rsidRPr="00A179B3">
        <w:rPr>
          <w:iCs/>
        </w:rPr>
        <w:t xml:space="preserve"> beam</w:t>
      </w:r>
      <w:r w:rsidR="00BB3B93">
        <w:rPr>
          <w:iCs/>
        </w:rPr>
        <w:t xml:space="preserve"> </w:t>
      </w:r>
      <w:r w:rsidR="0029442C">
        <w:rPr>
          <w:iCs/>
        </w:rPr>
        <w:fldChar w:fldCharType="begin"/>
      </w:r>
      <w:r w:rsidR="0029442C">
        <w:rPr>
          <w:iCs/>
        </w:rPr>
        <w:instrText xml:space="preserve"> REF _Ref129174409 \r \h </w:instrText>
      </w:r>
      <w:r w:rsidR="0029442C">
        <w:rPr>
          <w:iCs/>
        </w:rPr>
      </w:r>
      <w:r w:rsidR="0029442C">
        <w:rPr>
          <w:iCs/>
        </w:rPr>
        <w:fldChar w:fldCharType="separate"/>
      </w:r>
      <w:r w:rsidR="00F23C2C">
        <w:rPr>
          <w:iCs/>
        </w:rPr>
        <w:t>[6]</w:t>
      </w:r>
      <w:r w:rsidR="0029442C">
        <w:rPr>
          <w:iCs/>
        </w:rPr>
        <w:fldChar w:fldCharType="end"/>
      </w:r>
      <w:r w:rsidR="00A179B3">
        <w:rPr>
          <w:iCs/>
        </w:rPr>
        <w:t>.</w:t>
      </w:r>
      <w:r w:rsidR="009D4FA8">
        <w:rPr>
          <w:iCs/>
        </w:rPr>
        <w:t xml:space="preserve"> It is FFS whether </w:t>
      </w:r>
      <w:r w:rsidR="00BB6AD8" w:rsidRPr="00BB6AD8">
        <w:rPr>
          <w:iCs/>
        </w:rPr>
        <w:t>the starting RB of ROs can be different at different time instances for multiple PRACH transmissions</w:t>
      </w:r>
      <w:r w:rsidR="00CD1406">
        <w:rPr>
          <w:iCs/>
        </w:rPr>
        <w:t xml:space="preserve"> and </w:t>
      </w:r>
      <w:r w:rsidR="000C0A5F" w:rsidRPr="000C0A5F">
        <w:rPr>
          <w:iCs/>
        </w:rPr>
        <w:t xml:space="preserve">multiple PRACH transmissions </w:t>
      </w:r>
      <w:r w:rsidR="000C0A5F">
        <w:rPr>
          <w:iCs/>
        </w:rPr>
        <w:t xml:space="preserve">can be </w:t>
      </w:r>
      <w:r w:rsidR="000C0A5F" w:rsidRPr="000C0A5F">
        <w:rPr>
          <w:iCs/>
        </w:rPr>
        <w:t>located in the same time instance, e.g., for UEs with multiple Tx chains.</w:t>
      </w:r>
      <w:r w:rsidR="00A179B3">
        <w:rPr>
          <w:iCs/>
        </w:rPr>
        <w:t xml:space="preserve"> </w:t>
      </w:r>
    </w:p>
    <w:p w14:paraId="69235A76" w14:textId="0DD172E0" w:rsidR="00035D62" w:rsidRDefault="00286A26" w:rsidP="00552DEC">
      <w:pPr>
        <w:overflowPunct/>
        <w:autoSpaceDE/>
        <w:autoSpaceDN/>
        <w:adjustRightInd/>
        <w:spacing w:before="60" w:after="120"/>
        <w:jc w:val="both"/>
        <w:textAlignment w:val="auto"/>
        <w:rPr>
          <w:iCs/>
        </w:rPr>
      </w:pPr>
      <w:r>
        <w:rPr>
          <w:iCs/>
        </w:rPr>
        <w:t>In our view, f</w:t>
      </w:r>
      <w:r w:rsidR="00BC60ED">
        <w:rPr>
          <w:iCs/>
        </w:rPr>
        <w:t xml:space="preserve">or </w:t>
      </w:r>
      <w:r w:rsidR="005104F9">
        <w:rPr>
          <w:iCs/>
        </w:rPr>
        <w:t>multiple PRACH transmissions</w:t>
      </w:r>
      <w:r w:rsidR="00BC60ED">
        <w:rPr>
          <w:iCs/>
        </w:rPr>
        <w:t xml:space="preserve"> with same Tx beam</w:t>
      </w:r>
      <w:r w:rsidR="005104F9">
        <w:rPr>
          <w:iCs/>
        </w:rPr>
        <w:t xml:space="preserve">, </w:t>
      </w:r>
      <w:r w:rsidR="00C94373">
        <w:rPr>
          <w:iCs/>
        </w:rPr>
        <w:t>frequency hopping can be employed in conjunction with</w:t>
      </w:r>
      <w:r w:rsidR="00BC60ED">
        <w:rPr>
          <w:iCs/>
        </w:rPr>
        <w:t xml:space="preserve"> </w:t>
      </w:r>
      <w:r w:rsidR="006213ED" w:rsidRPr="006213ED">
        <w:rPr>
          <w:iCs/>
        </w:rPr>
        <w:t>multiple PRACH transmission</w:t>
      </w:r>
      <w:r w:rsidR="0002698A">
        <w:rPr>
          <w:iCs/>
        </w:rPr>
        <w:t>s</w:t>
      </w:r>
      <w:r w:rsidR="006213ED" w:rsidRPr="006213ED">
        <w:rPr>
          <w:iCs/>
        </w:rPr>
        <w:t xml:space="preserve"> </w:t>
      </w:r>
      <w:r w:rsidR="00B37CF8">
        <w:rPr>
          <w:iCs/>
        </w:rPr>
        <w:t>in order to</w:t>
      </w:r>
      <w:r w:rsidR="00BC60ED">
        <w:rPr>
          <w:iCs/>
        </w:rPr>
        <w:t xml:space="preserve"> </w:t>
      </w:r>
      <w:r w:rsidR="008303A5">
        <w:rPr>
          <w:iCs/>
        </w:rPr>
        <w:t xml:space="preserve">exploit the benefit of frequency diversity and </w:t>
      </w:r>
      <w:r w:rsidR="00110401">
        <w:rPr>
          <w:iCs/>
        </w:rPr>
        <w:t xml:space="preserve">hence further improve the detection performance. Depending on </w:t>
      </w:r>
      <w:r w:rsidR="00646DE3">
        <w:rPr>
          <w:iCs/>
        </w:rPr>
        <w:t>the nu</w:t>
      </w:r>
      <w:r w:rsidR="00552DEC">
        <w:rPr>
          <w:iCs/>
        </w:rPr>
        <w:t xml:space="preserve">mber of time domain PRACH occasions in a </w:t>
      </w:r>
      <w:r w:rsidR="00894040">
        <w:rPr>
          <w:iCs/>
        </w:rPr>
        <w:t xml:space="preserve">PRACH </w:t>
      </w:r>
      <w:r w:rsidR="00552DEC">
        <w:rPr>
          <w:iCs/>
        </w:rPr>
        <w:t xml:space="preserve">slot, frequency hopping </w:t>
      </w:r>
      <w:r w:rsidR="001B51F3">
        <w:rPr>
          <w:iCs/>
        </w:rPr>
        <w:t xml:space="preserve">within or across </w:t>
      </w:r>
      <w:r w:rsidR="006D0438">
        <w:rPr>
          <w:iCs/>
        </w:rPr>
        <w:t xml:space="preserve">the </w:t>
      </w:r>
      <w:r w:rsidR="001B51F3">
        <w:rPr>
          <w:iCs/>
        </w:rPr>
        <w:t xml:space="preserve">PRACH slot </w:t>
      </w:r>
      <w:r w:rsidR="00552DEC">
        <w:rPr>
          <w:iCs/>
        </w:rPr>
        <w:t xml:space="preserve">may be employed for </w:t>
      </w:r>
      <w:r w:rsidR="006213ED" w:rsidRPr="006213ED">
        <w:rPr>
          <w:iCs/>
        </w:rPr>
        <w:t>multiple PRACH transmission</w:t>
      </w:r>
      <w:r w:rsidR="00552DEC">
        <w:rPr>
          <w:iCs/>
        </w:rPr>
        <w:t xml:space="preserve">. </w:t>
      </w:r>
      <w:r w:rsidR="00110401">
        <w:rPr>
          <w:iCs/>
        </w:rPr>
        <w:t xml:space="preserve"> </w:t>
      </w:r>
      <w:r w:rsidR="00BC60ED">
        <w:rPr>
          <w:iCs/>
        </w:rPr>
        <w:t xml:space="preserve"> </w:t>
      </w:r>
    </w:p>
    <w:p w14:paraId="7CDC54EF" w14:textId="79641261" w:rsidR="007F7EAC" w:rsidRDefault="00833621" w:rsidP="008E35D6">
      <w:pPr>
        <w:overflowPunct/>
        <w:autoSpaceDE/>
        <w:autoSpaceDN/>
        <w:adjustRightInd/>
        <w:spacing w:before="60" w:after="0"/>
        <w:jc w:val="both"/>
        <w:textAlignment w:val="auto"/>
        <w:rPr>
          <w:iCs/>
        </w:rPr>
      </w:pPr>
      <w:r>
        <w:rPr>
          <w:iCs/>
        </w:rPr>
        <w:fldChar w:fldCharType="begin"/>
      </w:r>
      <w:r>
        <w:rPr>
          <w:iCs/>
        </w:rPr>
        <w:instrText xml:space="preserve"> REF _Ref113894470 \h </w:instrText>
      </w:r>
      <w:r>
        <w:rPr>
          <w:iCs/>
        </w:rPr>
      </w:r>
      <w:r>
        <w:rPr>
          <w:iCs/>
        </w:rPr>
        <w:fldChar w:fldCharType="separate"/>
      </w:r>
      <w:r w:rsidR="00F23C2C">
        <w:t xml:space="preserve">Figure </w:t>
      </w:r>
      <w:r w:rsidR="00F23C2C">
        <w:rPr>
          <w:noProof/>
        </w:rPr>
        <w:t>2</w:t>
      </w:r>
      <w:r>
        <w:rPr>
          <w:iCs/>
        </w:rPr>
        <w:fldChar w:fldCharType="end"/>
      </w:r>
      <w:r>
        <w:rPr>
          <w:iCs/>
        </w:rPr>
        <w:t xml:space="preserve"> illustrates </w:t>
      </w:r>
      <w:r w:rsidR="00B73873" w:rsidRPr="00B73873">
        <w:rPr>
          <w:iCs/>
        </w:rPr>
        <w:t>PRACH detection performance with repetitions and frequency hopping</w:t>
      </w:r>
      <w:r w:rsidR="00F267A0">
        <w:rPr>
          <w:iCs/>
        </w:rPr>
        <w:t xml:space="preserve">. </w:t>
      </w:r>
      <w:r w:rsidR="00004E80" w:rsidRPr="00004E80">
        <w:rPr>
          <w:iCs/>
        </w:rPr>
        <w:t xml:space="preserve">In the simulations, 0.1% false alarm probability was assumed for PRACH format 0 and 700 MHz carrier frequency. The detailed simulation assumptions are provided in </w:t>
      </w:r>
      <w:r w:rsidR="00A37B54">
        <w:rPr>
          <w:iCs/>
        </w:rPr>
        <w:fldChar w:fldCharType="begin"/>
      </w:r>
      <w:r w:rsidR="00A37B54">
        <w:rPr>
          <w:iCs/>
        </w:rPr>
        <w:instrText xml:space="preserve"> REF _Ref114152274 \h </w:instrText>
      </w:r>
      <w:r w:rsidR="00A37B54">
        <w:rPr>
          <w:iCs/>
        </w:rPr>
      </w:r>
      <w:r w:rsidR="00A37B54">
        <w:rPr>
          <w:iCs/>
        </w:rPr>
        <w:fldChar w:fldCharType="separate"/>
      </w:r>
      <w:r w:rsidR="00F23C2C">
        <w:t xml:space="preserve">Table </w:t>
      </w:r>
      <w:r w:rsidR="00F23C2C">
        <w:rPr>
          <w:noProof/>
        </w:rPr>
        <w:t>2</w:t>
      </w:r>
      <w:r w:rsidR="00A37B54">
        <w:rPr>
          <w:iCs/>
        </w:rPr>
        <w:fldChar w:fldCharType="end"/>
      </w:r>
      <w:r w:rsidR="00004E80" w:rsidRPr="00004E80">
        <w:rPr>
          <w:iCs/>
        </w:rPr>
        <w:t xml:space="preserve"> in the Appendix. </w:t>
      </w:r>
      <w:r w:rsidR="00F267A0">
        <w:rPr>
          <w:iCs/>
        </w:rPr>
        <w:t xml:space="preserve">From the figure, it can be observed that </w:t>
      </w:r>
      <w:r w:rsidR="000F35BD">
        <w:rPr>
          <w:iCs/>
        </w:rPr>
        <w:t xml:space="preserve">in case of 2 and 4 repetitions, </w:t>
      </w:r>
      <w:r w:rsidR="00F46E59">
        <w:rPr>
          <w:iCs/>
        </w:rPr>
        <w:t xml:space="preserve">an </w:t>
      </w:r>
      <w:r w:rsidR="000F35BD">
        <w:rPr>
          <w:iCs/>
        </w:rPr>
        <w:t xml:space="preserve">additional </w:t>
      </w:r>
      <w:r w:rsidR="000F35BD" w:rsidRPr="000F35BD">
        <w:rPr>
          <w:iCs/>
        </w:rPr>
        <w:t xml:space="preserve">2.5dB performance gain </w:t>
      </w:r>
      <w:r w:rsidR="000F35BD">
        <w:rPr>
          <w:iCs/>
        </w:rPr>
        <w:t xml:space="preserve">can be achieved </w:t>
      </w:r>
      <w:r w:rsidR="000F35BD" w:rsidRPr="000F35BD">
        <w:rPr>
          <w:iCs/>
        </w:rPr>
        <w:t xml:space="preserve">when frequency hopping is employed for PRACH </w:t>
      </w:r>
      <w:r w:rsidR="00B96F0A">
        <w:rPr>
          <w:iCs/>
        </w:rPr>
        <w:t xml:space="preserve">transmission. </w:t>
      </w:r>
    </w:p>
    <w:p w14:paraId="0F4621C7" w14:textId="77777777" w:rsidR="00A41AB5" w:rsidRDefault="00A41AB5" w:rsidP="008E35D6">
      <w:pPr>
        <w:overflowPunct/>
        <w:autoSpaceDE/>
        <w:autoSpaceDN/>
        <w:adjustRightInd/>
        <w:spacing w:before="60" w:after="0"/>
        <w:jc w:val="both"/>
        <w:textAlignment w:val="auto"/>
        <w:rPr>
          <w:iCs/>
        </w:rPr>
      </w:pPr>
    </w:p>
    <w:p w14:paraId="79069B6D" w14:textId="7116A574" w:rsidR="004155C6" w:rsidRDefault="00C92567" w:rsidP="004155C6">
      <w:pPr>
        <w:keepNext/>
        <w:overflowPunct/>
        <w:autoSpaceDE/>
        <w:autoSpaceDN/>
        <w:adjustRightInd/>
        <w:spacing w:before="60" w:after="0"/>
        <w:jc w:val="center"/>
        <w:textAlignment w:val="auto"/>
      </w:pPr>
      <w:r w:rsidRPr="00C92567">
        <w:rPr>
          <w:noProof/>
        </w:rPr>
        <w:drawing>
          <wp:inline distT="0" distB="0" distL="0" distR="0" wp14:anchorId="3B705F84" wp14:editId="72255B32">
            <wp:extent cx="4782312" cy="320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D0BBA7D" w14:textId="5DB2956E" w:rsidR="00FD08E2" w:rsidRDefault="004155C6" w:rsidP="004155C6">
      <w:pPr>
        <w:pStyle w:val="Caption"/>
        <w:jc w:val="center"/>
      </w:pPr>
      <w:bookmarkStart w:id="2" w:name="_Ref113894470"/>
      <w:r>
        <w:t xml:space="preserve">Figure </w:t>
      </w:r>
      <w:r w:rsidR="00FC7F9F">
        <w:fldChar w:fldCharType="begin"/>
      </w:r>
      <w:r w:rsidR="00FC7F9F">
        <w:instrText xml:space="preserve"> SEQ Figure \* ARABIC </w:instrText>
      </w:r>
      <w:r w:rsidR="00FC7F9F">
        <w:fldChar w:fldCharType="separate"/>
      </w:r>
      <w:r w:rsidR="00F23C2C">
        <w:rPr>
          <w:noProof/>
        </w:rPr>
        <w:t>2</w:t>
      </w:r>
      <w:r w:rsidR="00FC7F9F">
        <w:rPr>
          <w:noProof/>
        </w:rPr>
        <w:fldChar w:fldCharType="end"/>
      </w:r>
      <w:bookmarkEnd w:id="2"/>
      <w:r>
        <w:t>. PRACH detection performance with repetitions and frequency hopping</w:t>
      </w:r>
    </w:p>
    <w:p w14:paraId="63954F28" w14:textId="636E3ED2" w:rsidR="00EE17D7" w:rsidRPr="00275AED" w:rsidRDefault="00EE17D7" w:rsidP="00EE17D7">
      <w:pPr>
        <w:spacing w:before="240" w:after="0"/>
        <w:jc w:val="both"/>
        <w:rPr>
          <w:b/>
        </w:rPr>
      </w:pPr>
      <w:r w:rsidRPr="00B77606">
        <w:rPr>
          <w:b/>
        </w:rPr>
        <w:t xml:space="preserve">Observation </w:t>
      </w:r>
      <w:r w:rsidR="0002698A">
        <w:rPr>
          <w:b/>
        </w:rPr>
        <w:t>1</w:t>
      </w:r>
    </w:p>
    <w:p w14:paraId="02DD3208" w14:textId="0D789A15" w:rsidR="000F0384" w:rsidRDefault="00A019E9" w:rsidP="00F20884">
      <w:pPr>
        <w:numPr>
          <w:ilvl w:val="0"/>
          <w:numId w:val="6"/>
        </w:numPr>
        <w:overflowPunct/>
        <w:autoSpaceDE/>
        <w:autoSpaceDN/>
        <w:adjustRightInd/>
        <w:spacing w:before="60" w:after="0"/>
        <w:ind w:left="288" w:hanging="288"/>
        <w:jc w:val="both"/>
        <w:textAlignment w:val="auto"/>
        <w:rPr>
          <w:iCs/>
        </w:rPr>
      </w:pPr>
      <w:r>
        <w:rPr>
          <w:iCs/>
        </w:rPr>
        <w:t xml:space="preserve">For 2 and 4 PRACH repetitions with </w:t>
      </w:r>
      <w:r w:rsidR="003939BF">
        <w:rPr>
          <w:iCs/>
        </w:rPr>
        <w:t>frequency hopping, ~</w:t>
      </w:r>
      <w:r w:rsidR="00EE17D7" w:rsidRPr="000F35BD">
        <w:rPr>
          <w:iCs/>
        </w:rPr>
        <w:t xml:space="preserve">2.5dB performance gain </w:t>
      </w:r>
      <w:r w:rsidR="00EE17D7">
        <w:rPr>
          <w:iCs/>
        </w:rPr>
        <w:t xml:space="preserve">can be achieved </w:t>
      </w:r>
      <w:r w:rsidR="003939BF">
        <w:rPr>
          <w:iCs/>
        </w:rPr>
        <w:t xml:space="preserve">compared to PRACH repetitions without frequency hopping. </w:t>
      </w:r>
      <w:r w:rsidR="00EE17D7">
        <w:rPr>
          <w:iCs/>
        </w:rPr>
        <w:t xml:space="preserve"> </w:t>
      </w:r>
    </w:p>
    <w:p w14:paraId="66BBC40F" w14:textId="4C5D68A3" w:rsidR="00B65225" w:rsidRDefault="00B65225" w:rsidP="00B65225">
      <w:pPr>
        <w:overflowPunct/>
        <w:autoSpaceDE/>
        <w:autoSpaceDN/>
        <w:adjustRightInd/>
        <w:spacing w:before="60" w:after="0"/>
        <w:jc w:val="both"/>
        <w:textAlignment w:val="auto"/>
        <w:rPr>
          <w:iCs/>
        </w:rPr>
      </w:pPr>
    </w:p>
    <w:p w14:paraId="3684125A" w14:textId="3D9AB07F" w:rsidR="00B65225" w:rsidRDefault="00B65225" w:rsidP="00B65225">
      <w:pPr>
        <w:overflowPunct/>
        <w:autoSpaceDE/>
        <w:autoSpaceDN/>
        <w:adjustRightInd/>
        <w:spacing w:before="60" w:after="0"/>
        <w:jc w:val="both"/>
        <w:textAlignment w:val="auto"/>
        <w:rPr>
          <w:iCs/>
        </w:rPr>
      </w:pPr>
      <w:r>
        <w:rPr>
          <w:iCs/>
        </w:rPr>
        <w:t xml:space="preserve">Further, it was discussed </w:t>
      </w:r>
      <w:r w:rsidR="00811A0B">
        <w:rPr>
          <w:iCs/>
        </w:rPr>
        <w:t>at the RAN1#111 meeting</w:t>
      </w:r>
      <w:r>
        <w:rPr>
          <w:iCs/>
        </w:rPr>
        <w:t xml:space="preserve"> whether simultaneous PRACH transmission</w:t>
      </w:r>
      <w:r w:rsidR="002B7911">
        <w:rPr>
          <w:iCs/>
        </w:rPr>
        <w:t xml:space="preserve">s using multiple Tx chains can be supported for multiple PRACH transmission with same </w:t>
      </w:r>
      <w:r w:rsidR="000F465A">
        <w:rPr>
          <w:iCs/>
        </w:rPr>
        <w:t xml:space="preserve">Tx </w:t>
      </w:r>
      <w:r w:rsidR="002B7911">
        <w:rPr>
          <w:iCs/>
        </w:rPr>
        <w:t xml:space="preserve">beam. </w:t>
      </w:r>
      <w:r w:rsidR="00027317">
        <w:rPr>
          <w:iCs/>
        </w:rPr>
        <w:t>T</w:t>
      </w:r>
      <w:r w:rsidR="00BA3328">
        <w:rPr>
          <w:iCs/>
        </w:rPr>
        <w:t>his highly depends on UE capability on</w:t>
      </w:r>
      <w:r w:rsidR="007B15EA">
        <w:rPr>
          <w:iCs/>
        </w:rPr>
        <w:t xml:space="preserve"> whether UE is equipped with</w:t>
      </w:r>
      <w:r w:rsidR="00BA3328">
        <w:rPr>
          <w:iCs/>
        </w:rPr>
        <w:t xml:space="preserve"> multiple Tx chains</w:t>
      </w:r>
      <w:r w:rsidR="0022723A">
        <w:rPr>
          <w:iCs/>
        </w:rPr>
        <w:t xml:space="preserve"> and</w:t>
      </w:r>
      <w:r w:rsidR="00BA3328">
        <w:rPr>
          <w:iCs/>
        </w:rPr>
        <w:t xml:space="preserve"> </w:t>
      </w:r>
      <w:r w:rsidR="009050CD">
        <w:rPr>
          <w:iCs/>
        </w:rPr>
        <w:t xml:space="preserve">without power sharing. </w:t>
      </w:r>
      <w:r w:rsidR="005B47C6">
        <w:rPr>
          <w:iCs/>
        </w:rPr>
        <w:t>However, d</w:t>
      </w:r>
      <w:r w:rsidR="009050CD">
        <w:rPr>
          <w:iCs/>
        </w:rPr>
        <w:t>uring initial access</w:t>
      </w:r>
      <w:r w:rsidR="0059195D">
        <w:rPr>
          <w:iCs/>
        </w:rPr>
        <w:t xml:space="preserve">, gNB may not know the UE capability and hence may not be able to perform coherent combining on the PRACH detection statistic. In this </w:t>
      </w:r>
      <w:r w:rsidR="002F559B">
        <w:rPr>
          <w:iCs/>
        </w:rPr>
        <w:t>regard</w:t>
      </w:r>
      <w:r w:rsidR="0059195D">
        <w:rPr>
          <w:iCs/>
        </w:rPr>
        <w:t xml:space="preserve">, performance degradation may be expected </w:t>
      </w:r>
      <w:r w:rsidR="002F559B">
        <w:rPr>
          <w:iCs/>
        </w:rPr>
        <w:t xml:space="preserve">compared to the case when multiple PRACH transmissions are multiplexed in the TDM manner. </w:t>
      </w:r>
      <w:r w:rsidR="0015034E">
        <w:rPr>
          <w:iCs/>
        </w:rPr>
        <w:t>In our view</w:t>
      </w:r>
      <w:r w:rsidR="00FD2F34">
        <w:rPr>
          <w:iCs/>
        </w:rPr>
        <w:t xml:space="preserve">, </w:t>
      </w:r>
      <w:r w:rsidR="00E10313">
        <w:rPr>
          <w:iCs/>
        </w:rPr>
        <w:t>multiple PRACH transmission</w:t>
      </w:r>
      <w:r w:rsidR="00C3525A">
        <w:rPr>
          <w:iCs/>
        </w:rPr>
        <w:t>s</w:t>
      </w:r>
      <w:r w:rsidR="00E10313">
        <w:rPr>
          <w:iCs/>
        </w:rPr>
        <w:t xml:space="preserve"> </w:t>
      </w:r>
      <w:r w:rsidR="00C3525A">
        <w:rPr>
          <w:iCs/>
        </w:rPr>
        <w:t xml:space="preserve">are not located </w:t>
      </w:r>
      <w:r w:rsidR="00060BAC">
        <w:rPr>
          <w:iCs/>
        </w:rPr>
        <w:t xml:space="preserve">at </w:t>
      </w:r>
      <w:r w:rsidR="00C3525A">
        <w:rPr>
          <w:iCs/>
        </w:rPr>
        <w:t xml:space="preserve">the same time instances. </w:t>
      </w:r>
    </w:p>
    <w:p w14:paraId="1E25F254" w14:textId="4D74A0B6" w:rsidR="00A136AF" w:rsidRPr="00275AED" w:rsidRDefault="00A136AF" w:rsidP="00A136AF">
      <w:pPr>
        <w:spacing w:before="240" w:after="0"/>
        <w:jc w:val="both"/>
        <w:rPr>
          <w:b/>
        </w:rPr>
      </w:pPr>
      <w:r>
        <w:rPr>
          <w:b/>
        </w:rPr>
        <w:t xml:space="preserve">Proposal </w:t>
      </w:r>
      <w:r w:rsidR="002F4EA4">
        <w:rPr>
          <w:b/>
        </w:rPr>
        <w:t>5</w:t>
      </w:r>
    </w:p>
    <w:p w14:paraId="6ECD2452" w14:textId="77777777" w:rsidR="00EA63C4" w:rsidRPr="005D51CC" w:rsidRDefault="00EA63C4" w:rsidP="00A136AF">
      <w:pPr>
        <w:numPr>
          <w:ilvl w:val="0"/>
          <w:numId w:val="6"/>
        </w:numPr>
        <w:overflowPunct/>
        <w:autoSpaceDE/>
        <w:autoSpaceDN/>
        <w:adjustRightInd/>
        <w:spacing w:before="60" w:after="0"/>
        <w:ind w:left="288" w:hanging="288"/>
        <w:jc w:val="both"/>
        <w:textAlignment w:val="auto"/>
        <w:rPr>
          <w:iCs/>
        </w:rPr>
      </w:pPr>
      <w:r w:rsidRPr="005D51CC">
        <w:rPr>
          <w:iCs/>
        </w:rPr>
        <w:t xml:space="preserve">For multiple PRACH transmission with same Tx beam, </w:t>
      </w:r>
    </w:p>
    <w:p w14:paraId="30CE4E38" w14:textId="68E70477" w:rsidR="00A136AF" w:rsidRPr="005D51CC" w:rsidRDefault="009F0774" w:rsidP="004E244F">
      <w:pPr>
        <w:numPr>
          <w:ilvl w:val="1"/>
          <w:numId w:val="6"/>
        </w:numPr>
        <w:overflowPunct/>
        <w:autoSpaceDE/>
        <w:autoSpaceDN/>
        <w:adjustRightInd/>
        <w:spacing w:before="60" w:after="0"/>
        <w:ind w:left="864" w:hanging="432"/>
        <w:jc w:val="both"/>
        <w:textAlignment w:val="auto"/>
        <w:rPr>
          <w:iCs/>
        </w:rPr>
      </w:pPr>
      <w:r w:rsidRPr="005D51CC">
        <w:rPr>
          <w:iCs/>
        </w:rPr>
        <w:t>Frequency hopping is supported</w:t>
      </w:r>
      <w:r w:rsidR="00EA63C4" w:rsidRPr="005D51CC">
        <w:rPr>
          <w:iCs/>
        </w:rPr>
        <w:t xml:space="preserve"> for the multiple PRACH transmissions</w:t>
      </w:r>
      <w:r w:rsidR="00A136AF" w:rsidRPr="005D51CC">
        <w:rPr>
          <w:iCs/>
        </w:rPr>
        <w:t xml:space="preserve">. </w:t>
      </w:r>
    </w:p>
    <w:p w14:paraId="6D79FA38" w14:textId="7271C11D" w:rsidR="00EA63C4" w:rsidRPr="005D51CC" w:rsidRDefault="006B434A" w:rsidP="004E244F">
      <w:pPr>
        <w:numPr>
          <w:ilvl w:val="1"/>
          <w:numId w:val="6"/>
        </w:numPr>
        <w:overflowPunct/>
        <w:autoSpaceDE/>
        <w:autoSpaceDN/>
        <w:adjustRightInd/>
        <w:spacing w:before="60" w:after="0"/>
        <w:ind w:left="864" w:hanging="432"/>
        <w:jc w:val="both"/>
        <w:textAlignment w:val="auto"/>
        <w:rPr>
          <w:iCs/>
        </w:rPr>
      </w:pPr>
      <w:r w:rsidRPr="005D51CC">
        <w:rPr>
          <w:iCs/>
        </w:rPr>
        <w:t xml:space="preserve">Multiple PRACH transmission are not located </w:t>
      </w:r>
      <w:r w:rsidR="00060BAC">
        <w:rPr>
          <w:iCs/>
        </w:rPr>
        <w:t>at</w:t>
      </w:r>
      <w:r w:rsidR="00060BAC" w:rsidRPr="005D51CC">
        <w:rPr>
          <w:iCs/>
        </w:rPr>
        <w:t xml:space="preserve"> </w:t>
      </w:r>
      <w:r w:rsidRPr="005D51CC">
        <w:rPr>
          <w:iCs/>
        </w:rPr>
        <w:t xml:space="preserve">the same time instances. </w:t>
      </w:r>
    </w:p>
    <w:p w14:paraId="75820320" w14:textId="77777777" w:rsidR="0077640C" w:rsidRDefault="0077640C" w:rsidP="0077640C">
      <w:pPr>
        <w:overflowPunct/>
        <w:autoSpaceDE/>
        <w:autoSpaceDN/>
        <w:adjustRightInd/>
        <w:spacing w:before="60" w:after="0"/>
        <w:ind w:left="288"/>
        <w:jc w:val="both"/>
        <w:textAlignment w:val="auto"/>
        <w:rPr>
          <w:iCs/>
        </w:rPr>
      </w:pPr>
    </w:p>
    <w:p w14:paraId="5755DF2A" w14:textId="04050EE6" w:rsidR="009A1F38" w:rsidRPr="00E23055" w:rsidRDefault="00476DAB" w:rsidP="00B61F5D">
      <w:pPr>
        <w:pStyle w:val="Heading2"/>
      </w:pPr>
      <w:r w:rsidRPr="00E23055">
        <w:t xml:space="preserve">Association between SSB and </w:t>
      </w:r>
      <w:r w:rsidR="00374095" w:rsidRPr="00E23055">
        <w:t xml:space="preserve">RO </w:t>
      </w:r>
      <w:r w:rsidR="00975A83">
        <w:t>group</w:t>
      </w:r>
    </w:p>
    <w:p w14:paraId="4BD12DB1" w14:textId="110A7298" w:rsidR="002E3EE3" w:rsidRDefault="00A35CF3" w:rsidP="00473621">
      <w:pPr>
        <w:overflowPunct/>
        <w:autoSpaceDE/>
        <w:autoSpaceDN/>
        <w:adjustRightInd/>
        <w:spacing w:before="60" w:after="120"/>
        <w:jc w:val="both"/>
        <w:textAlignment w:val="auto"/>
        <w:rPr>
          <w:iCs/>
        </w:rPr>
      </w:pPr>
      <w:r w:rsidRPr="000D5B80">
        <w:rPr>
          <w:iCs/>
        </w:rPr>
        <w:t>At the RAN1</w:t>
      </w:r>
      <w:r w:rsidR="00411991" w:rsidRPr="000D5B80">
        <w:rPr>
          <w:iCs/>
        </w:rPr>
        <w:t>#110b-e meeting, it was agreed that</w:t>
      </w:r>
      <w:r w:rsidR="00AB31DD" w:rsidRPr="000D5B80">
        <w:rPr>
          <w:iCs/>
        </w:rPr>
        <w:t xml:space="preserve"> same PRACH preamble during </w:t>
      </w:r>
      <w:r w:rsidR="003F5A2F" w:rsidRPr="000D5B80">
        <w:rPr>
          <w:iCs/>
        </w:rPr>
        <w:t>multiple PRACH transmissions in one RACH attempt</w:t>
      </w:r>
      <w:r w:rsidR="00473621" w:rsidRPr="000D5B80">
        <w:rPr>
          <w:iCs/>
        </w:rPr>
        <w:t xml:space="preserve"> </w:t>
      </w:r>
      <w:r w:rsidR="00CD63C4" w:rsidRPr="000D5B80">
        <w:rPr>
          <w:iCs/>
        </w:rPr>
        <w:fldChar w:fldCharType="begin"/>
      </w:r>
      <w:r w:rsidR="00CD63C4" w:rsidRPr="000D5B80">
        <w:rPr>
          <w:iCs/>
        </w:rPr>
        <w:instrText xml:space="preserve"> REF _Ref129174409 \r \h </w:instrText>
      </w:r>
      <w:r w:rsidR="000D5B80">
        <w:rPr>
          <w:iCs/>
        </w:rPr>
        <w:instrText xml:space="preserve"> \* MERGEFORMAT </w:instrText>
      </w:r>
      <w:r w:rsidR="00CD63C4" w:rsidRPr="000D5B80">
        <w:rPr>
          <w:iCs/>
        </w:rPr>
      </w:r>
      <w:r w:rsidR="00CD63C4" w:rsidRPr="000D5B80">
        <w:rPr>
          <w:iCs/>
        </w:rPr>
        <w:fldChar w:fldCharType="separate"/>
      </w:r>
      <w:r w:rsidR="00F23C2C">
        <w:rPr>
          <w:iCs/>
        </w:rPr>
        <w:t>[6]</w:t>
      </w:r>
      <w:r w:rsidR="00CD63C4" w:rsidRPr="000D5B80">
        <w:rPr>
          <w:iCs/>
        </w:rPr>
        <w:fldChar w:fldCharType="end"/>
      </w:r>
      <w:r w:rsidR="00473621" w:rsidRPr="000D5B80">
        <w:rPr>
          <w:iCs/>
        </w:rPr>
        <w:t xml:space="preserve">. The main motivation is to </w:t>
      </w:r>
      <w:r w:rsidR="002E3EE3" w:rsidRPr="000D5B80">
        <w:rPr>
          <w:iCs/>
        </w:rPr>
        <w:t>allow gNB to perform combining on multiple detection statistic</w:t>
      </w:r>
      <w:r w:rsidR="00410BFA" w:rsidRPr="000D5B80">
        <w:rPr>
          <w:iCs/>
        </w:rPr>
        <w:t>s</w:t>
      </w:r>
      <w:r w:rsidR="002E3EE3" w:rsidRPr="000D5B80">
        <w:rPr>
          <w:iCs/>
        </w:rPr>
        <w:t xml:space="preserve"> for better performance. </w:t>
      </w:r>
      <w:r w:rsidR="0044104F" w:rsidRPr="000D5B80">
        <w:rPr>
          <w:iCs/>
        </w:rPr>
        <w:t>I</w:t>
      </w:r>
      <w:r w:rsidR="00FF3946" w:rsidRPr="000D5B80">
        <w:rPr>
          <w:iCs/>
        </w:rPr>
        <w:t xml:space="preserve">t is for further study on whether </w:t>
      </w:r>
      <w:r w:rsidR="00BF4C6B" w:rsidRPr="000D5B80">
        <w:rPr>
          <w:iCs/>
        </w:rPr>
        <w:t xml:space="preserve">different preambles can be used during multiple PRACH transmissions. </w:t>
      </w:r>
      <w:r w:rsidR="009124C9" w:rsidRPr="000D5B80">
        <w:rPr>
          <w:iCs/>
        </w:rPr>
        <w:t>Note that</w:t>
      </w:r>
      <w:r w:rsidR="00BF4C6B" w:rsidRPr="000D5B80">
        <w:rPr>
          <w:iCs/>
        </w:rPr>
        <w:t xml:space="preserve"> at least for CBRA </w:t>
      </w:r>
      <w:r w:rsidR="00D870D2" w:rsidRPr="000D5B80">
        <w:rPr>
          <w:iCs/>
        </w:rPr>
        <w:t xml:space="preserve">procedure, if supported, </w:t>
      </w:r>
      <w:r w:rsidR="00B75159" w:rsidRPr="000D5B80">
        <w:rPr>
          <w:iCs/>
        </w:rPr>
        <w:t xml:space="preserve">cell specific </w:t>
      </w:r>
      <w:r w:rsidR="00D870D2" w:rsidRPr="000D5B80">
        <w:rPr>
          <w:iCs/>
        </w:rPr>
        <w:t xml:space="preserve">PRACH sequence </w:t>
      </w:r>
      <w:r w:rsidR="00B75159" w:rsidRPr="000D5B80">
        <w:rPr>
          <w:iCs/>
        </w:rPr>
        <w:t>pattern across different transmissions need</w:t>
      </w:r>
      <w:r w:rsidR="00C002F2" w:rsidRPr="000D5B80">
        <w:rPr>
          <w:iCs/>
        </w:rPr>
        <w:t>s</w:t>
      </w:r>
      <w:r w:rsidR="00B75159" w:rsidRPr="000D5B80">
        <w:rPr>
          <w:iCs/>
        </w:rPr>
        <w:t xml:space="preserve"> to be aligned between gNB and UE side</w:t>
      </w:r>
      <w:r w:rsidR="00E073DB" w:rsidRPr="000D5B80">
        <w:rPr>
          <w:iCs/>
        </w:rPr>
        <w:t xml:space="preserve"> so as to ensure the PRACH coverage enhancement. In this regard, </w:t>
      </w:r>
      <w:r w:rsidR="00C002F2" w:rsidRPr="000D5B80">
        <w:rPr>
          <w:iCs/>
        </w:rPr>
        <w:t xml:space="preserve">if two UEs select a same </w:t>
      </w:r>
      <w:r w:rsidR="004E3D85" w:rsidRPr="000D5B80">
        <w:rPr>
          <w:iCs/>
        </w:rPr>
        <w:t xml:space="preserve">preamble index in the first PRACH transmission, consistent preamble collision will </w:t>
      </w:r>
      <w:r w:rsidR="00567C7C" w:rsidRPr="000D5B80">
        <w:rPr>
          <w:iCs/>
        </w:rPr>
        <w:t xml:space="preserve">still </w:t>
      </w:r>
      <w:r w:rsidR="004E3D85" w:rsidRPr="000D5B80">
        <w:rPr>
          <w:iCs/>
        </w:rPr>
        <w:t>happen for multiple PRACH transmissions</w:t>
      </w:r>
      <w:r w:rsidR="00567C7C" w:rsidRPr="000D5B80">
        <w:rPr>
          <w:iCs/>
        </w:rPr>
        <w:t xml:space="preserve">. In our view, considering the additional specification impact and no clear benefit compared to same preamble, different preambles during multiple PRACH transmission in one attempt </w:t>
      </w:r>
      <w:r w:rsidR="0096300F">
        <w:rPr>
          <w:iCs/>
        </w:rPr>
        <w:t>are</w:t>
      </w:r>
      <w:r w:rsidR="0096300F" w:rsidRPr="000D5B80">
        <w:rPr>
          <w:iCs/>
        </w:rPr>
        <w:t xml:space="preserve"> </w:t>
      </w:r>
      <w:r w:rsidR="00567C7C" w:rsidRPr="000D5B80">
        <w:rPr>
          <w:iCs/>
        </w:rPr>
        <w:t>not supported.</w:t>
      </w:r>
      <w:r w:rsidR="00567C7C">
        <w:rPr>
          <w:iCs/>
        </w:rPr>
        <w:t xml:space="preserve"> </w:t>
      </w:r>
    </w:p>
    <w:p w14:paraId="5972EF1F" w14:textId="3849E917" w:rsidR="0082656F" w:rsidRPr="00275AED" w:rsidRDefault="0082656F" w:rsidP="0082656F">
      <w:pPr>
        <w:spacing w:before="240" w:after="0"/>
        <w:jc w:val="both"/>
        <w:rPr>
          <w:b/>
        </w:rPr>
      </w:pPr>
      <w:r>
        <w:rPr>
          <w:b/>
        </w:rPr>
        <w:t xml:space="preserve">Proposal </w:t>
      </w:r>
      <w:r w:rsidR="002F4EA4">
        <w:rPr>
          <w:b/>
        </w:rPr>
        <w:t>6</w:t>
      </w:r>
    </w:p>
    <w:p w14:paraId="703E5DE2" w14:textId="666BCEAE" w:rsidR="0082656F" w:rsidRDefault="0082656F" w:rsidP="0082656F">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w:t>
      </w:r>
      <w:r w:rsidR="00887544">
        <w:rPr>
          <w:iCs/>
        </w:rPr>
        <w:t xml:space="preserve">RACH </w:t>
      </w:r>
      <w:r>
        <w:rPr>
          <w:iCs/>
        </w:rPr>
        <w:t xml:space="preserve">attempt </w:t>
      </w:r>
      <w:r w:rsidR="00AC6B0E">
        <w:rPr>
          <w:iCs/>
        </w:rPr>
        <w:t>are</w:t>
      </w:r>
      <w:r>
        <w:rPr>
          <w:iCs/>
        </w:rPr>
        <w:t xml:space="preserve"> not supported. </w:t>
      </w:r>
    </w:p>
    <w:p w14:paraId="4ED5145B" w14:textId="77777777" w:rsidR="007C236D" w:rsidRPr="00C67D9B" w:rsidRDefault="007C236D" w:rsidP="007C236D">
      <w:pPr>
        <w:overflowPunct/>
        <w:autoSpaceDE/>
        <w:autoSpaceDN/>
        <w:adjustRightInd/>
        <w:spacing w:before="60" w:after="0"/>
        <w:ind w:left="288"/>
        <w:jc w:val="both"/>
        <w:textAlignment w:val="auto"/>
        <w:rPr>
          <w:iCs/>
        </w:rPr>
      </w:pPr>
    </w:p>
    <w:p w14:paraId="0B14807E" w14:textId="1ABA2E73" w:rsidR="005B1350" w:rsidRPr="00B414D7" w:rsidRDefault="005B1350" w:rsidP="005B1350">
      <w:pPr>
        <w:overflowPunct/>
        <w:autoSpaceDE/>
        <w:autoSpaceDN/>
        <w:adjustRightInd/>
        <w:spacing w:before="60" w:after="120"/>
        <w:jc w:val="both"/>
        <w:textAlignment w:val="auto"/>
        <w:rPr>
          <w:iCs/>
        </w:rPr>
      </w:pPr>
      <w:r w:rsidRPr="00B414D7">
        <w:rPr>
          <w:iCs/>
        </w:rPr>
        <w:t xml:space="preserve">At the RAN1#112 meeting, it was agreed that "RO group" is assumed for multiple PRACH transmissions with separate preamble on shared ROs and/or multiple PRACH transmissions on separate ROs, and one RO group consists of valid RO(s) for a specific number of multiple PRACH transmissions </w:t>
      </w:r>
      <w:r w:rsidRPr="00B414D7">
        <w:rPr>
          <w:iCs/>
        </w:rPr>
        <w:fldChar w:fldCharType="begin"/>
      </w:r>
      <w:r w:rsidRPr="00B414D7">
        <w:rPr>
          <w:iCs/>
        </w:rPr>
        <w:instrText xml:space="preserve"> REF _Ref129160398 \r \h </w:instrText>
      </w:r>
      <w:r>
        <w:rPr>
          <w:iCs/>
        </w:rPr>
        <w:instrText xml:space="preserve"> \* MERGEFORMAT </w:instrText>
      </w:r>
      <w:r w:rsidRPr="00B414D7">
        <w:rPr>
          <w:iCs/>
        </w:rPr>
      </w:r>
      <w:r w:rsidRPr="00B414D7">
        <w:rPr>
          <w:iCs/>
        </w:rPr>
        <w:fldChar w:fldCharType="separate"/>
      </w:r>
      <w:r w:rsidR="00F23C2C">
        <w:rPr>
          <w:iCs/>
        </w:rPr>
        <w:t>[1]</w:t>
      </w:r>
      <w:r w:rsidRPr="00B414D7">
        <w:rPr>
          <w:iCs/>
        </w:rPr>
        <w:fldChar w:fldCharType="end"/>
      </w:r>
      <w:r w:rsidRPr="00B414D7">
        <w:rPr>
          <w:iCs/>
        </w:rPr>
        <w:t xml:space="preserve">. </w:t>
      </w:r>
    </w:p>
    <w:p w14:paraId="1AB13597" w14:textId="0F362CB8" w:rsidR="00FB0379" w:rsidRDefault="00B36B39" w:rsidP="001C563C">
      <w:pPr>
        <w:overflowPunct/>
        <w:autoSpaceDE/>
        <w:autoSpaceDN/>
        <w:adjustRightInd/>
        <w:spacing w:before="60" w:after="120"/>
        <w:jc w:val="both"/>
        <w:textAlignment w:val="auto"/>
        <w:rPr>
          <w:iCs/>
        </w:rPr>
      </w:pPr>
      <w:r>
        <w:rPr>
          <w:iCs/>
        </w:rPr>
        <w:t>Following the concept of RO group</w:t>
      </w:r>
      <w:r w:rsidR="00183D39">
        <w:rPr>
          <w:iCs/>
        </w:rPr>
        <w:t xml:space="preserve">, </w:t>
      </w:r>
      <w:r w:rsidR="00183D39" w:rsidRPr="008545BB">
        <w:rPr>
          <w:iCs/>
        </w:rPr>
        <w:t xml:space="preserve">it is more desirable to reuse the existing mapping rule between SSB and </w:t>
      </w:r>
      <w:r>
        <w:rPr>
          <w:iCs/>
        </w:rPr>
        <w:t xml:space="preserve">RO group </w:t>
      </w:r>
      <w:r w:rsidR="00183D39" w:rsidRPr="008545BB">
        <w:rPr>
          <w:iCs/>
        </w:rPr>
        <w:t>in order to minimize the specification impact.</w:t>
      </w:r>
      <w:r w:rsidR="00183D39">
        <w:rPr>
          <w:iCs/>
        </w:rPr>
        <w:t xml:space="preserve"> </w:t>
      </w:r>
      <w:r w:rsidR="00270FE8" w:rsidRPr="008545BB">
        <w:rPr>
          <w:iCs/>
        </w:rPr>
        <w:t xml:space="preserve">In case </w:t>
      </w:r>
      <w:r w:rsidR="001B270D" w:rsidRPr="001C052F">
        <w:rPr>
          <w:iCs/>
        </w:rPr>
        <w:t>separate preamble on shared ROs</w:t>
      </w:r>
      <w:r w:rsidR="001B270D" w:rsidRPr="008545BB">
        <w:rPr>
          <w:iCs/>
        </w:rPr>
        <w:t xml:space="preserve"> </w:t>
      </w:r>
      <w:r w:rsidR="001B270D">
        <w:rPr>
          <w:iCs/>
        </w:rPr>
        <w:t xml:space="preserve">are configured to differentiate single and multiple PRACH transmissions, </w:t>
      </w:r>
      <w:r w:rsidR="00935296" w:rsidRPr="008545BB">
        <w:rPr>
          <w:iCs/>
        </w:rPr>
        <w:t>t</w:t>
      </w:r>
      <w:r w:rsidR="00D57678" w:rsidRPr="008545BB">
        <w:rPr>
          <w:iCs/>
        </w:rPr>
        <w:t xml:space="preserve">he </w:t>
      </w:r>
      <w:r w:rsidR="003E79EF">
        <w:rPr>
          <w:iCs/>
        </w:rPr>
        <w:t>ROs</w:t>
      </w:r>
      <w:r w:rsidR="00D57678" w:rsidRPr="008545BB">
        <w:rPr>
          <w:iCs/>
        </w:rPr>
        <w:t xml:space="preserve"> </w:t>
      </w:r>
      <w:r w:rsidR="008E1203" w:rsidRPr="008545BB">
        <w:rPr>
          <w:iCs/>
        </w:rPr>
        <w:t xml:space="preserve">used for the PRACH repetitions </w:t>
      </w:r>
      <w:r w:rsidR="000A6AC2" w:rsidRPr="008545BB">
        <w:rPr>
          <w:iCs/>
        </w:rPr>
        <w:t xml:space="preserve">can be the </w:t>
      </w:r>
      <w:r w:rsidR="001F6108" w:rsidRPr="008545BB">
        <w:rPr>
          <w:iCs/>
          <w:lang w:eastAsia="zh-CN"/>
        </w:rPr>
        <w:t xml:space="preserve">ones mapped to </w:t>
      </w:r>
      <w:r w:rsidR="00B15D2C" w:rsidRPr="008545BB">
        <w:rPr>
          <w:iCs/>
          <w:lang w:eastAsia="zh-CN"/>
        </w:rPr>
        <w:t xml:space="preserve">the same SSB </w:t>
      </w:r>
      <w:r w:rsidR="008B42F6" w:rsidRPr="008545BB">
        <w:rPr>
          <w:iCs/>
        </w:rPr>
        <w:t xml:space="preserve">after </w:t>
      </w:r>
      <w:r w:rsidR="003C6E44" w:rsidRPr="008545BB">
        <w:rPr>
          <w:iCs/>
        </w:rPr>
        <w:t xml:space="preserve">PRACH occasions are associated with </w:t>
      </w:r>
      <w:r w:rsidR="0066712A" w:rsidRPr="008545BB">
        <w:rPr>
          <w:iCs/>
        </w:rPr>
        <w:t>all the SSB</w:t>
      </w:r>
      <w:r w:rsidR="00F40823" w:rsidRPr="008545BB">
        <w:rPr>
          <w:iCs/>
        </w:rPr>
        <w:t>s</w:t>
      </w:r>
      <w:r w:rsidR="00166F26" w:rsidRPr="008545BB">
        <w:rPr>
          <w:iCs/>
        </w:rPr>
        <w:t xml:space="preserve">. </w:t>
      </w:r>
      <w:r w:rsidR="00614B33">
        <w:rPr>
          <w:iCs/>
        </w:rPr>
        <w:t>In this case, d</w:t>
      </w:r>
      <w:r w:rsidR="00E904CF">
        <w:rPr>
          <w:iCs/>
        </w:rPr>
        <w:t xml:space="preserve">epending on the </w:t>
      </w:r>
      <w:r w:rsidR="004E078A">
        <w:rPr>
          <w:iCs/>
        </w:rPr>
        <w:t xml:space="preserve">configuration </w:t>
      </w:r>
      <w:r w:rsidR="000F2435">
        <w:rPr>
          <w:iCs/>
        </w:rPr>
        <w:t xml:space="preserve">of </w:t>
      </w:r>
      <w:r w:rsidR="004E078A">
        <w:rPr>
          <w:iCs/>
        </w:rPr>
        <w:t xml:space="preserve">the </w:t>
      </w:r>
      <w:r w:rsidR="00E904CF">
        <w:rPr>
          <w:iCs/>
        </w:rPr>
        <w:t>number of</w:t>
      </w:r>
      <w:r w:rsidR="004E078A">
        <w:rPr>
          <w:iCs/>
        </w:rPr>
        <w:t xml:space="preserve"> PRACH occasions associated with an SSB</w:t>
      </w:r>
      <w:r w:rsidR="00416FFA" w:rsidRPr="008545BB">
        <w:rPr>
          <w:iCs/>
        </w:rPr>
        <w:t xml:space="preserve">, PRACH repetitions may be transmitted in non-consecutive slots. </w:t>
      </w:r>
      <w:r w:rsidR="00166F26" w:rsidRPr="008545BB">
        <w:rPr>
          <w:iCs/>
        </w:rPr>
        <w:fldChar w:fldCharType="begin"/>
      </w:r>
      <w:r w:rsidR="00166F26" w:rsidRPr="008545BB">
        <w:rPr>
          <w:iCs/>
        </w:rPr>
        <w:instrText xml:space="preserve"> REF _Ref114150205 \h </w:instrText>
      </w:r>
      <w:r w:rsidR="002A73AA" w:rsidRPr="008545BB">
        <w:rPr>
          <w:iCs/>
        </w:rPr>
        <w:instrText xml:space="preserve"> \* MERGEFORMAT </w:instrText>
      </w:r>
      <w:r w:rsidR="00166F26" w:rsidRPr="008545BB">
        <w:rPr>
          <w:iCs/>
        </w:rPr>
      </w:r>
      <w:r w:rsidR="00166F26" w:rsidRPr="008545BB">
        <w:rPr>
          <w:iCs/>
        </w:rPr>
        <w:fldChar w:fldCharType="separate"/>
      </w:r>
      <w:r w:rsidR="00F23C2C">
        <w:t xml:space="preserve">Figure </w:t>
      </w:r>
      <w:r w:rsidR="00F23C2C">
        <w:rPr>
          <w:noProof/>
        </w:rPr>
        <w:t>3</w:t>
      </w:r>
      <w:r w:rsidR="00166F26" w:rsidRPr="008545BB">
        <w:rPr>
          <w:iCs/>
        </w:rPr>
        <w:fldChar w:fldCharType="end"/>
      </w:r>
      <w:r w:rsidR="00166F26" w:rsidRPr="008545BB">
        <w:rPr>
          <w:iCs/>
        </w:rPr>
        <w:t xml:space="preserve"> illustrates one example of association between </w:t>
      </w:r>
      <w:r w:rsidR="00DC607A">
        <w:rPr>
          <w:iCs/>
        </w:rPr>
        <w:t xml:space="preserve">SSB </w:t>
      </w:r>
      <w:r w:rsidR="00166F26" w:rsidRPr="008545BB">
        <w:rPr>
          <w:iCs/>
        </w:rPr>
        <w:t xml:space="preserve">and </w:t>
      </w:r>
      <w:r w:rsidR="00DC607A">
        <w:rPr>
          <w:iCs/>
        </w:rPr>
        <w:t xml:space="preserve">RO group for </w:t>
      </w:r>
      <w:r w:rsidR="00223689">
        <w:rPr>
          <w:iCs/>
        </w:rPr>
        <w:t xml:space="preserve">shared ROs for </w:t>
      </w:r>
      <w:r w:rsidR="00DC607A">
        <w:rPr>
          <w:iCs/>
        </w:rPr>
        <w:t>multiple PRACH transmissions</w:t>
      </w:r>
      <w:r w:rsidR="003414D4" w:rsidRPr="008545BB">
        <w:rPr>
          <w:iCs/>
        </w:rPr>
        <w:t>.</w:t>
      </w:r>
    </w:p>
    <w:p w14:paraId="78DE174A" w14:textId="5B0D8B4F" w:rsidR="00186BCD" w:rsidRDefault="004701B6" w:rsidP="00F90BD3">
      <w:pPr>
        <w:keepNext/>
        <w:overflowPunct/>
        <w:autoSpaceDE/>
        <w:autoSpaceDN/>
        <w:adjustRightInd/>
        <w:spacing w:before="60" w:after="120"/>
        <w:jc w:val="center"/>
        <w:textAlignment w:val="auto"/>
      </w:pPr>
      <w:r w:rsidRPr="004701B6">
        <w:rPr>
          <w:noProof/>
        </w:rPr>
        <w:drawing>
          <wp:inline distT="0" distB="0" distL="0" distR="0" wp14:anchorId="31A63AEE" wp14:editId="6BA7A19F">
            <wp:extent cx="3955260" cy="19812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2736" cy="1989954"/>
                    </a:xfrm>
                    <a:prstGeom prst="rect">
                      <a:avLst/>
                    </a:prstGeom>
                  </pic:spPr>
                </pic:pic>
              </a:graphicData>
            </a:graphic>
          </wp:inline>
        </w:drawing>
      </w:r>
    </w:p>
    <w:p w14:paraId="5B8B04F8" w14:textId="2EFF203B" w:rsidR="00BE6CB7" w:rsidRDefault="00186BCD" w:rsidP="00AD20F1">
      <w:pPr>
        <w:pStyle w:val="Caption"/>
        <w:spacing w:before="240"/>
        <w:jc w:val="center"/>
        <w:rPr>
          <w:iCs/>
        </w:rPr>
      </w:pPr>
      <w:bookmarkStart w:id="3" w:name="_Ref114150205"/>
      <w:r>
        <w:t xml:space="preserve">Figure </w:t>
      </w:r>
      <w:r w:rsidR="00FC7F9F">
        <w:fldChar w:fldCharType="begin"/>
      </w:r>
      <w:r w:rsidR="00FC7F9F">
        <w:instrText xml:space="preserve"> SEQ Figure \* ARABIC </w:instrText>
      </w:r>
      <w:r w:rsidR="00FC7F9F">
        <w:fldChar w:fldCharType="separate"/>
      </w:r>
      <w:r w:rsidR="00F23C2C">
        <w:rPr>
          <w:noProof/>
        </w:rPr>
        <w:t>3</w:t>
      </w:r>
      <w:r w:rsidR="00FC7F9F">
        <w:rPr>
          <w:noProof/>
        </w:rPr>
        <w:fldChar w:fldCharType="end"/>
      </w:r>
      <w:bookmarkEnd w:id="3"/>
      <w:r>
        <w:t xml:space="preserve">. Association between SSB and </w:t>
      </w:r>
      <w:r w:rsidR="00D85CB2">
        <w:t>RO group</w:t>
      </w:r>
      <w:r w:rsidR="00391EA4">
        <w:t xml:space="preserve"> for shared ROs</w:t>
      </w:r>
    </w:p>
    <w:p w14:paraId="28BFC9D0" w14:textId="1C6313A9" w:rsidR="00FE6A9B" w:rsidRDefault="00FE6A9B" w:rsidP="001C563C">
      <w:pPr>
        <w:overflowPunct/>
        <w:autoSpaceDE/>
        <w:autoSpaceDN/>
        <w:adjustRightInd/>
        <w:spacing w:before="60" w:after="120"/>
        <w:jc w:val="both"/>
        <w:textAlignment w:val="auto"/>
        <w:rPr>
          <w:iCs/>
          <w:lang w:eastAsia="zh-CN"/>
        </w:rPr>
      </w:pPr>
    </w:p>
    <w:p w14:paraId="1FF601F4" w14:textId="41077A31" w:rsidR="00D85CB2" w:rsidRDefault="00C65769" w:rsidP="001C563C">
      <w:pPr>
        <w:overflowPunct/>
        <w:autoSpaceDE/>
        <w:autoSpaceDN/>
        <w:adjustRightInd/>
        <w:spacing w:before="60" w:after="120"/>
        <w:jc w:val="both"/>
        <w:textAlignment w:val="auto"/>
        <w:rPr>
          <w:iCs/>
          <w:lang w:eastAsia="zh-CN"/>
        </w:rPr>
      </w:pPr>
      <w:r>
        <w:rPr>
          <w:iCs/>
        </w:rPr>
        <w:t>Further,</w:t>
      </w:r>
      <w:r w:rsidR="00583EB0">
        <w:rPr>
          <w:iCs/>
        </w:rPr>
        <w:t xml:space="preserve"> in case separate ROs </w:t>
      </w:r>
      <w:r>
        <w:rPr>
          <w:iCs/>
        </w:rPr>
        <w:t xml:space="preserve">are employed to differentiate </w:t>
      </w:r>
      <w:r w:rsidR="00583EB0">
        <w:rPr>
          <w:iCs/>
        </w:rPr>
        <w:t xml:space="preserve">single and multiple PRACH transmissions, </w:t>
      </w:r>
      <w:r w:rsidR="00DE5510">
        <w:rPr>
          <w:iCs/>
        </w:rPr>
        <w:t>a proper SSB to RO mapping ratio</w:t>
      </w:r>
      <w:r w:rsidR="006C43D2">
        <w:rPr>
          <w:iCs/>
        </w:rPr>
        <w:t>, e.g., N &lt; 1</w:t>
      </w:r>
      <w:r w:rsidR="00DE5510">
        <w:rPr>
          <w:iCs/>
        </w:rPr>
        <w:t xml:space="preserve"> may be configured</w:t>
      </w:r>
      <w:r w:rsidR="0005151B">
        <w:rPr>
          <w:iCs/>
        </w:rPr>
        <w:t xml:space="preserve"> so that </w:t>
      </w:r>
      <w:r w:rsidR="00CA6ED9">
        <w:rPr>
          <w:iCs/>
        </w:rPr>
        <w:t xml:space="preserve">one SSB can be associated with </w:t>
      </w:r>
      <w:r w:rsidR="004B4E05">
        <w:rPr>
          <w:iCs/>
        </w:rPr>
        <w:t>multiple</w:t>
      </w:r>
      <w:r w:rsidR="00CA6ED9">
        <w:rPr>
          <w:iCs/>
        </w:rPr>
        <w:t xml:space="preserve"> ROs.</w:t>
      </w:r>
      <w:r w:rsidR="004B4E05">
        <w:rPr>
          <w:iCs/>
        </w:rPr>
        <w:t xml:space="preserve"> In this case, the multiple </w:t>
      </w:r>
      <w:r w:rsidR="00C42436">
        <w:rPr>
          <w:iCs/>
        </w:rPr>
        <w:t xml:space="preserve">consecutive </w:t>
      </w:r>
      <w:r w:rsidR="004B4E05">
        <w:rPr>
          <w:iCs/>
        </w:rPr>
        <w:t xml:space="preserve">ROs can be formed </w:t>
      </w:r>
      <w:r w:rsidR="00902D5D">
        <w:rPr>
          <w:iCs/>
        </w:rPr>
        <w:t>as</w:t>
      </w:r>
      <w:r w:rsidR="00795AFA">
        <w:rPr>
          <w:iCs/>
        </w:rPr>
        <w:t xml:space="preserve"> a RO group depending on the number of multiple PRACH transmissions. </w:t>
      </w:r>
      <w:r w:rsidR="001042C0">
        <w:rPr>
          <w:iCs/>
        </w:rPr>
        <w:fldChar w:fldCharType="begin"/>
      </w:r>
      <w:r w:rsidR="001042C0">
        <w:rPr>
          <w:iCs/>
        </w:rPr>
        <w:instrText xml:space="preserve"> REF _Ref129205163 \h </w:instrText>
      </w:r>
      <w:r w:rsidR="001042C0">
        <w:rPr>
          <w:iCs/>
        </w:rPr>
      </w:r>
      <w:r w:rsidR="001042C0">
        <w:rPr>
          <w:iCs/>
        </w:rPr>
        <w:fldChar w:fldCharType="separate"/>
      </w:r>
      <w:r w:rsidR="00F23C2C">
        <w:t xml:space="preserve">Figure </w:t>
      </w:r>
      <w:r w:rsidR="00F23C2C">
        <w:rPr>
          <w:noProof/>
        </w:rPr>
        <w:t>4</w:t>
      </w:r>
      <w:r w:rsidR="001042C0">
        <w:rPr>
          <w:iCs/>
        </w:rPr>
        <w:fldChar w:fldCharType="end"/>
      </w:r>
      <w:r w:rsidR="001042C0">
        <w:rPr>
          <w:iCs/>
        </w:rPr>
        <w:t xml:space="preserve"> illustrates one example of </w:t>
      </w:r>
      <w:r w:rsidR="001042C0" w:rsidRPr="008545BB">
        <w:rPr>
          <w:iCs/>
        </w:rPr>
        <w:t xml:space="preserve">association between </w:t>
      </w:r>
      <w:r w:rsidR="001042C0">
        <w:rPr>
          <w:iCs/>
        </w:rPr>
        <w:t xml:space="preserve">SSB </w:t>
      </w:r>
      <w:r w:rsidR="001042C0" w:rsidRPr="008545BB">
        <w:rPr>
          <w:iCs/>
        </w:rPr>
        <w:t xml:space="preserve">and </w:t>
      </w:r>
      <w:r w:rsidR="001042C0">
        <w:rPr>
          <w:iCs/>
        </w:rPr>
        <w:t>RO group</w:t>
      </w:r>
      <w:r w:rsidR="00223689">
        <w:rPr>
          <w:iCs/>
        </w:rPr>
        <w:t xml:space="preserve"> for separate ROs for multiple PRACH transmissions. In the figure, </w:t>
      </w:r>
      <w:r w:rsidR="00D44277">
        <w:rPr>
          <w:iCs/>
        </w:rPr>
        <w:t>4 consecutive</w:t>
      </w:r>
      <w:r w:rsidR="0010357A">
        <w:rPr>
          <w:iCs/>
        </w:rPr>
        <w:t xml:space="preserve"> TDM’ed </w:t>
      </w:r>
      <w:r w:rsidR="00D44277">
        <w:rPr>
          <w:iCs/>
        </w:rPr>
        <w:t>ROs</w:t>
      </w:r>
      <w:r w:rsidR="0010357A">
        <w:rPr>
          <w:iCs/>
        </w:rPr>
        <w:t xml:space="preserve"> are formed as a RO group, which is associated with an SSB. </w:t>
      </w:r>
    </w:p>
    <w:p w14:paraId="5CB50C53" w14:textId="77777777" w:rsidR="00397E35" w:rsidRDefault="000A577D" w:rsidP="00397E35">
      <w:pPr>
        <w:keepNext/>
        <w:overflowPunct/>
        <w:autoSpaceDE/>
        <w:autoSpaceDN/>
        <w:adjustRightInd/>
        <w:spacing w:before="60" w:after="120"/>
        <w:jc w:val="center"/>
        <w:textAlignment w:val="auto"/>
      </w:pPr>
      <w:r w:rsidRPr="000A577D">
        <w:rPr>
          <w:iCs/>
          <w:noProof/>
        </w:rPr>
        <w:drawing>
          <wp:inline distT="0" distB="0" distL="0" distR="0" wp14:anchorId="40E77E53" wp14:editId="5806127D">
            <wp:extent cx="3765550" cy="1936773"/>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2821" cy="1945656"/>
                    </a:xfrm>
                    <a:prstGeom prst="rect">
                      <a:avLst/>
                    </a:prstGeom>
                  </pic:spPr>
                </pic:pic>
              </a:graphicData>
            </a:graphic>
          </wp:inline>
        </w:drawing>
      </w:r>
    </w:p>
    <w:p w14:paraId="7AC14165" w14:textId="1387CB0A" w:rsidR="00397E35" w:rsidRDefault="00397E35" w:rsidP="00397E35">
      <w:pPr>
        <w:pStyle w:val="Caption"/>
        <w:jc w:val="center"/>
        <w:rPr>
          <w:iCs/>
        </w:rPr>
      </w:pPr>
      <w:bookmarkStart w:id="4" w:name="_Ref129205163"/>
      <w:r>
        <w:t xml:space="preserve">Figure </w:t>
      </w:r>
      <w:r w:rsidR="00FC7F9F">
        <w:fldChar w:fldCharType="begin"/>
      </w:r>
      <w:r w:rsidR="00FC7F9F">
        <w:instrText xml:space="preserve"> SEQ Figure \* ARABIC </w:instrText>
      </w:r>
      <w:r w:rsidR="00FC7F9F">
        <w:fldChar w:fldCharType="separate"/>
      </w:r>
      <w:r w:rsidR="00F23C2C">
        <w:rPr>
          <w:noProof/>
        </w:rPr>
        <w:t>4</w:t>
      </w:r>
      <w:r w:rsidR="00FC7F9F">
        <w:rPr>
          <w:noProof/>
        </w:rPr>
        <w:fldChar w:fldCharType="end"/>
      </w:r>
      <w:bookmarkEnd w:id="4"/>
      <w:r>
        <w:t>. Association between SSB and RO group for separate ROs</w:t>
      </w:r>
    </w:p>
    <w:p w14:paraId="72AAE929" w14:textId="77777777" w:rsidR="001B5485" w:rsidRDefault="001B5485" w:rsidP="000A577D">
      <w:pPr>
        <w:overflowPunct/>
        <w:autoSpaceDE/>
        <w:autoSpaceDN/>
        <w:adjustRightInd/>
        <w:spacing w:before="60" w:after="120"/>
        <w:jc w:val="center"/>
        <w:textAlignment w:val="auto"/>
        <w:rPr>
          <w:iCs/>
        </w:rPr>
      </w:pPr>
    </w:p>
    <w:p w14:paraId="58447E58" w14:textId="74692770" w:rsidR="00B541BA" w:rsidRPr="00275AED" w:rsidRDefault="00B541BA" w:rsidP="00B541BA">
      <w:pPr>
        <w:spacing w:before="240" w:after="0"/>
        <w:jc w:val="both"/>
        <w:rPr>
          <w:b/>
        </w:rPr>
      </w:pPr>
      <w:r>
        <w:rPr>
          <w:b/>
        </w:rPr>
        <w:t xml:space="preserve">Proposal </w:t>
      </w:r>
      <w:r w:rsidR="002F4EA4">
        <w:rPr>
          <w:b/>
        </w:rPr>
        <w:t>7</w:t>
      </w:r>
    </w:p>
    <w:p w14:paraId="24D046CC" w14:textId="1CE77933" w:rsidR="00657B01" w:rsidRDefault="00657B01" w:rsidP="00B974BB">
      <w:pPr>
        <w:numPr>
          <w:ilvl w:val="0"/>
          <w:numId w:val="6"/>
        </w:numPr>
        <w:overflowPunct/>
        <w:autoSpaceDE/>
        <w:autoSpaceDN/>
        <w:adjustRightInd/>
        <w:spacing w:before="60" w:after="0"/>
        <w:ind w:left="288" w:hanging="288"/>
        <w:jc w:val="both"/>
        <w:textAlignment w:val="auto"/>
        <w:rPr>
          <w:iCs/>
        </w:rPr>
      </w:pPr>
      <w:r>
        <w:rPr>
          <w:iCs/>
        </w:rPr>
        <w:t xml:space="preserve">Existing </w:t>
      </w:r>
      <w:r w:rsidR="00793606">
        <w:rPr>
          <w:iCs/>
        </w:rPr>
        <w:t xml:space="preserve">association </w:t>
      </w:r>
      <w:r>
        <w:rPr>
          <w:iCs/>
        </w:rPr>
        <w:t xml:space="preserve">rule between SSB and </w:t>
      </w:r>
      <w:r w:rsidR="00793606">
        <w:rPr>
          <w:iCs/>
        </w:rPr>
        <w:t>RO</w:t>
      </w:r>
      <w:r>
        <w:rPr>
          <w:iCs/>
        </w:rPr>
        <w:t xml:space="preserve"> </w:t>
      </w:r>
      <w:r w:rsidR="00793606">
        <w:rPr>
          <w:iCs/>
        </w:rPr>
        <w:t>can be</w:t>
      </w:r>
      <w:r>
        <w:rPr>
          <w:iCs/>
        </w:rPr>
        <w:t xml:space="preserve"> reused for </w:t>
      </w:r>
      <w:r w:rsidR="00793606">
        <w:rPr>
          <w:iCs/>
        </w:rPr>
        <w:t xml:space="preserve">association between SSB and RO group. </w:t>
      </w:r>
    </w:p>
    <w:p w14:paraId="0CB97C5F" w14:textId="0F460E23" w:rsidR="00B974BB" w:rsidRDefault="00B974BB" w:rsidP="00657B01">
      <w:pPr>
        <w:numPr>
          <w:ilvl w:val="0"/>
          <w:numId w:val="6"/>
        </w:numPr>
        <w:overflowPunct/>
        <w:autoSpaceDE/>
        <w:autoSpaceDN/>
        <w:adjustRightInd/>
        <w:spacing w:before="60" w:after="0"/>
        <w:ind w:left="288" w:hanging="288"/>
        <w:jc w:val="both"/>
        <w:textAlignment w:val="auto"/>
        <w:rPr>
          <w:iCs/>
        </w:rPr>
      </w:pPr>
      <w:r w:rsidRPr="00657B01">
        <w:rPr>
          <w:iCs/>
        </w:rPr>
        <w:t>In case of s</w:t>
      </w:r>
      <w:r w:rsidR="00225537">
        <w:rPr>
          <w:iCs/>
        </w:rPr>
        <w:t>eparate preamble on s</w:t>
      </w:r>
      <w:r w:rsidRPr="00657B01">
        <w:rPr>
          <w:iCs/>
        </w:rPr>
        <w:t xml:space="preserve">hared </w:t>
      </w:r>
      <w:r w:rsidR="00225537">
        <w:rPr>
          <w:iCs/>
        </w:rPr>
        <w:t>ROs</w:t>
      </w:r>
      <w:r w:rsidRPr="00657B01">
        <w:rPr>
          <w:iCs/>
        </w:rPr>
        <w:t xml:space="preserve"> </w:t>
      </w:r>
      <w:r w:rsidR="00225537">
        <w:rPr>
          <w:iCs/>
        </w:rPr>
        <w:t>for differentiation of single</w:t>
      </w:r>
      <w:r w:rsidR="009147C2">
        <w:rPr>
          <w:iCs/>
        </w:rPr>
        <w:t xml:space="preserve"> and multiple PRACH transmissions</w:t>
      </w:r>
      <w:r w:rsidRPr="00657B01">
        <w:rPr>
          <w:iCs/>
        </w:rPr>
        <w:t xml:space="preserve">, </w:t>
      </w:r>
      <w:r w:rsidR="00225537">
        <w:rPr>
          <w:iCs/>
        </w:rPr>
        <w:t>ROs</w:t>
      </w:r>
      <w:r w:rsidRPr="00657B01">
        <w:rPr>
          <w:iCs/>
        </w:rPr>
        <w:t xml:space="preserve"> used for </w:t>
      </w:r>
      <w:r w:rsidR="00225537">
        <w:rPr>
          <w:iCs/>
        </w:rPr>
        <w:t>multiple PRACH transmissions</w:t>
      </w:r>
      <w:r w:rsidRPr="00657B01">
        <w:rPr>
          <w:iCs/>
        </w:rPr>
        <w:t xml:space="preserve"> can be the ones mapped to a same SSB after </w:t>
      </w:r>
      <w:r w:rsidR="00225537">
        <w:rPr>
          <w:iCs/>
        </w:rPr>
        <w:t>ROs</w:t>
      </w:r>
      <w:r w:rsidRPr="00657B01">
        <w:rPr>
          <w:iCs/>
        </w:rPr>
        <w:t xml:space="preserve"> are associated with all the SSBs.</w:t>
      </w:r>
    </w:p>
    <w:p w14:paraId="0D991C93" w14:textId="5FB1FE45" w:rsidR="00225537" w:rsidRPr="00657B01" w:rsidRDefault="00225537" w:rsidP="00657B01">
      <w:pPr>
        <w:numPr>
          <w:ilvl w:val="0"/>
          <w:numId w:val="6"/>
        </w:numPr>
        <w:overflowPunct/>
        <w:autoSpaceDE/>
        <w:autoSpaceDN/>
        <w:adjustRightInd/>
        <w:spacing w:before="60" w:after="0"/>
        <w:ind w:left="288" w:hanging="288"/>
        <w:jc w:val="both"/>
        <w:textAlignment w:val="auto"/>
        <w:rPr>
          <w:iCs/>
        </w:rPr>
      </w:pPr>
      <w:r>
        <w:rPr>
          <w:iCs/>
        </w:rPr>
        <w:t xml:space="preserve">In case of </w:t>
      </w:r>
      <w:r w:rsidR="00532464">
        <w:rPr>
          <w:iCs/>
        </w:rPr>
        <w:t xml:space="preserve">separate </w:t>
      </w:r>
      <w:r w:rsidR="00D66447">
        <w:rPr>
          <w:iCs/>
        </w:rPr>
        <w:t>ROs for differentiation of single and multiple PRACH transmissions</w:t>
      </w:r>
      <w:r w:rsidR="00C07DF9">
        <w:rPr>
          <w:iCs/>
        </w:rPr>
        <w:t xml:space="preserve">, consecutive ROs in time domain can be formed as a RO group. </w:t>
      </w:r>
    </w:p>
    <w:p w14:paraId="20843EFA" w14:textId="0B0B244B" w:rsidR="005B3572" w:rsidRDefault="005B3572" w:rsidP="008E35D6">
      <w:pPr>
        <w:overflowPunct/>
        <w:autoSpaceDE/>
        <w:autoSpaceDN/>
        <w:adjustRightInd/>
        <w:spacing w:before="60" w:after="0"/>
        <w:jc w:val="both"/>
        <w:textAlignment w:val="auto"/>
        <w:rPr>
          <w:iCs/>
        </w:rPr>
      </w:pPr>
    </w:p>
    <w:p w14:paraId="457C0F83" w14:textId="2DD4C805" w:rsidR="006D2D28" w:rsidRPr="001119AA" w:rsidRDefault="006D2D28" w:rsidP="006D2D28">
      <w:pPr>
        <w:pStyle w:val="Heading2"/>
      </w:pPr>
      <w:r w:rsidRPr="001119AA">
        <w:t>RAR monitoring window</w:t>
      </w:r>
      <w:r w:rsidR="00027B3C">
        <w:t xml:space="preserve"> and RA-RNTI determination </w:t>
      </w:r>
    </w:p>
    <w:p w14:paraId="12E189D6" w14:textId="613DB4A5" w:rsidR="00E77B61" w:rsidRDefault="00835082" w:rsidP="00CA3749">
      <w:pPr>
        <w:spacing w:after="120"/>
        <w:jc w:val="both"/>
        <w:rPr>
          <w:lang w:val="en-GB" w:eastAsia="x-none"/>
        </w:rPr>
      </w:pPr>
      <w:r>
        <w:rPr>
          <w:lang w:val="en-GB" w:eastAsia="x-none"/>
        </w:rPr>
        <w:t xml:space="preserve">During 4-step RACH procedure, </w:t>
      </w:r>
      <w:r w:rsidRPr="00835082">
        <w:rPr>
          <w:lang w:val="en-GB" w:eastAsia="x-none"/>
        </w:rPr>
        <w:t>UE monitors PDCCH for scheduling Msg2 transmission in a RAR monitoring window, which starts at the first symbol of the earliest CORESET the UE is configured to receive PDCCH for Type1-PDCCH CSS, that is at least one symbol after the last symbol of the PRACH occasion corresponding to the PRACH transmission</w:t>
      </w:r>
      <w:r>
        <w:rPr>
          <w:lang w:val="en-GB" w:eastAsia="x-none"/>
        </w:rPr>
        <w:t xml:space="preserve">. </w:t>
      </w:r>
      <w:r w:rsidR="005C3F51">
        <w:rPr>
          <w:lang w:val="en-GB" w:eastAsia="x-none"/>
        </w:rPr>
        <w:t>When multiple PRACH transmission</w:t>
      </w:r>
      <w:r w:rsidR="00E006BA">
        <w:rPr>
          <w:lang w:val="en-GB" w:eastAsia="x-none"/>
        </w:rPr>
        <w:t>s</w:t>
      </w:r>
      <w:r w:rsidR="005C3F51">
        <w:rPr>
          <w:lang w:val="en-GB" w:eastAsia="x-none"/>
        </w:rPr>
        <w:t xml:space="preserve"> with same Tx beam</w:t>
      </w:r>
      <w:r w:rsidR="00E006BA">
        <w:rPr>
          <w:lang w:val="en-GB" w:eastAsia="x-none"/>
        </w:rPr>
        <w:t xml:space="preserve"> are employed during 4-step RACH procedure, starting positioning of the RAR monitoring window </w:t>
      </w:r>
      <w:r w:rsidR="00A55A58">
        <w:rPr>
          <w:lang w:val="en-GB" w:eastAsia="x-none"/>
        </w:rPr>
        <w:t>needs to be determined accordingly</w:t>
      </w:r>
      <w:r w:rsidR="00E006BA">
        <w:rPr>
          <w:lang w:val="en-GB" w:eastAsia="x-none"/>
        </w:rPr>
        <w:t xml:space="preserve">. </w:t>
      </w:r>
    </w:p>
    <w:p w14:paraId="2681A158" w14:textId="1A761FA5" w:rsidR="00926359" w:rsidRPr="00AE53A1" w:rsidRDefault="002336D8" w:rsidP="006348D6">
      <w:pPr>
        <w:spacing w:after="120"/>
        <w:jc w:val="both"/>
        <w:rPr>
          <w:lang w:val="en-GB" w:eastAsia="x-none"/>
        </w:rPr>
      </w:pPr>
      <w:r w:rsidRPr="00AE53A1">
        <w:rPr>
          <w:lang w:val="en-GB" w:eastAsia="x-none"/>
        </w:rPr>
        <w:t>At the RAN1#</w:t>
      </w:r>
      <w:r w:rsidR="00C84393" w:rsidRPr="00AE53A1">
        <w:rPr>
          <w:lang w:val="en-GB" w:eastAsia="x-none"/>
        </w:rPr>
        <w:t>112</w:t>
      </w:r>
      <w:r w:rsidRPr="00AE53A1">
        <w:rPr>
          <w:lang w:val="en-GB" w:eastAsia="x-none"/>
        </w:rPr>
        <w:t xml:space="preserve"> meeting, </w:t>
      </w:r>
      <w:r w:rsidR="00C84393" w:rsidRPr="00AE53A1">
        <w:rPr>
          <w:lang w:val="en-GB" w:eastAsia="x-none"/>
        </w:rPr>
        <w:t xml:space="preserve">it was agreed that </w:t>
      </w:r>
      <w:r w:rsidR="00F63A84" w:rsidRPr="00AE53A1">
        <w:rPr>
          <w:lang w:val="en-GB" w:eastAsia="x-none"/>
        </w:rPr>
        <w:t xml:space="preserve">only one RAR window is supported for RAR monitoring for one RACH attempt </w:t>
      </w:r>
      <w:r w:rsidR="00CF0754" w:rsidRPr="00AE53A1">
        <w:rPr>
          <w:lang w:val="en-GB" w:eastAsia="x-none"/>
        </w:rPr>
        <w:t xml:space="preserve">for multiple PRACH transmissions with same Tx beam </w:t>
      </w:r>
      <w:r w:rsidR="00CF0754" w:rsidRPr="00AE53A1">
        <w:rPr>
          <w:lang w:val="en-GB" w:eastAsia="x-none"/>
        </w:rPr>
        <w:fldChar w:fldCharType="begin"/>
      </w:r>
      <w:r w:rsidR="00CF0754" w:rsidRPr="00AE53A1">
        <w:rPr>
          <w:lang w:val="en-GB" w:eastAsia="x-none"/>
        </w:rPr>
        <w:instrText xml:space="preserve"> REF _Ref129160398 \r \h </w:instrText>
      </w:r>
      <w:r w:rsidR="00AE53A1">
        <w:rPr>
          <w:lang w:val="en-GB" w:eastAsia="x-none"/>
        </w:rPr>
        <w:instrText xml:space="preserve"> \* MERGEFORMAT </w:instrText>
      </w:r>
      <w:r w:rsidR="00CF0754" w:rsidRPr="00AE53A1">
        <w:rPr>
          <w:lang w:val="en-GB" w:eastAsia="x-none"/>
        </w:rPr>
      </w:r>
      <w:r w:rsidR="00CF0754" w:rsidRPr="00AE53A1">
        <w:rPr>
          <w:lang w:val="en-GB" w:eastAsia="x-none"/>
        </w:rPr>
        <w:fldChar w:fldCharType="separate"/>
      </w:r>
      <w:r w:rsidR="00F23C2C">
        <w:rPr>
          <w:lang w:val="en-GB" w:eastAsia="x-none"/>
        </w:rPr>
        <w:t>[1]</w:t>
      </w:r>
      <w:r w:rsidR="00CF0754" w:rsidRPr="00AE53A1">
        <w:rPr>
          <w:lang w:val="en-GB" w:eastAsia="x-none"/>
        </w:rPr>
        <w:fldChar w:fldCharType="end"/>
      </w:r>
      <w:r w:rsidR="00CF0754" w:rsidRPr="00AE53A1">
        <w:rPr>
          <w:lang w:val="en-GB" w:eastAsia="x-none"/>
        </w:rPr>
        <w:t xml:space="preserve">. </w:t>
      </w:r>
      <w:r w:rsidR="00842D80" w:rsidRPr="00AE53A1">
        <w:rPr>
          <w:lang w:val="en-GB" w:eastAsia="x-none"/>
        </w:rPr>
        <w:t xml:space="preserve">This </w:t>
      </w:r>
      <w:r w:rsidR="00C23B89">
        <w:rPr>
          <w:lang w:val="en-GB" w:eastAsia="x-none"/>
        </w:rPr>
        <w:t xml:space="preserve">mechanism </w:t>
      </w:r>
      <w:r w:rsidR="00842D80" w:rsidRPr="00AE53A1">
        <w:rPr>
          <w:lang w:val="en-GB" w:eastAsia="x-none"/>
        </w:rPr>
        <w:t xml:space="preserve">can be beneficial to </w:t>
      </w:r>
      <w:r w:rsidR="003F0117" w:rsidRPr="00AE53A1">
        <w:rPr>
          <w:lang w:val="en-GB" w:eastAsia="x-none"/>
        </w:rPr>
        <w:t xml:space="preserve">minimize the specification impact compared to the option with one RAR window per each PRACH transmission. </w:t>
      </w:r>
    </w:p>
    <w:p w14:paraId="1E4F947D" w14:textId="58DAEAD6" w:rsidR="002E7A80" w:rsidRPr="00AE53A1" w:rsidRDefault="00D44DBB" w:rsidP="006348D6">
      <w:pPr>
        <w:spacing w:after="120"/>
        <w:jc w:val="both"/>
        <w:rPr>
          <w:lang w:val="en-GB" w:eastAsia="x-none"/>
        </w:rPr>
      </w:pPr>
      <w:r w:rsidRPr="00AE53A1">
        <w:rPr>
          <w:lang w:val="en-GB" w:eastAsia="x-none"/>
        </w:rPr>
        <w:t xml:space="preserve">To further determine the RAR monitoring window, </w:t>
      </w:r>
      <w:r w:rsidR="00C65043" w:rsidRPr="00AE53A1">
        <w:rPr>
          <w:lang w:val="en-GB" w:eastAsia="x-none"/>
        </w:rPr>
        <w:t xml:space="preserve">one </w:t>
      </w:r>
      <w:r w:rsidR="00B43000" w:rsidRPr="00AE53A1">
        <w:rPr>
          <w:lang w:val="en-GB" w:eastAsia="x-none"/>
        </w:rPr>
        <w:t>option is to consider the first PRACH occasion corresponding to multiple PRACH transmission</w:t>
      </w:r>
      <w:r w:rsidR="006348D6" w:rsidRPr="00AE53A1">
        <w:rPr>
          <w:lang w:val="en-GB" w:eastAsia="x-none"/>
        </w:rPr>
        <w:t xml:space="preserve">, which can help reduce the latency for 4-step RACH procedure. This option, </w:t>
      </w:r>
      <w:r w:rsidR="0098421E" w:rsidRPr="00AE53A1">
        <w:rPr>
          <w:lang w:val="en-GB" w:eastAsia="x-none"/>
        </w:rPr>
        <w:t xml:space="preserve">however, may </w:t>
      </w:r>
      <w:r w:rsidR="002E7A80" w:rsidRPr="00AE53A1">
        <w:rPr>
          <w:lang w:val="en-GB" w:eastAsia="x-none"/>
        </w:rPr>
        <w:t xml:space="preserve">require gNB to perform opportunistic PRACH detection by attempting to detect the PRACH in each PRACH transmission occasion. </w:t>
      </w:r>
      <w:r w:rsidR="006348D6" w:rsidRPr="00AE53A1">
        <w:rPr>
          <w:lang w:val="en-GB" w:eastAsia="x-none"/>
        </w:rPr>
        <w:t xml:space="preserve">Alternatively, UE may monitor the PDCCH for scheduling </w:t>
      </w:r>
      <w:r w:rsidR="007650A2">
        <w:rPr>
          <w:lang w:val="en-GB" w:eastAsia="x-none"/>
        </w:rPr>
        <w:t>RAR</w:t>
      </w:r>
      <w:r w:rsidR="007650A2" w:rsidRPr="00AE53A1">
        <w:rPr>
          <w:lang w:val="en-GB" w:eastAsia="x-none"/>
        </w:rPr>
        <w:t xml:space="preserve"> </w:t>
      </w:r>
      <w:r w:rsidR="006348D6" w:rsidRPr="00AE53A1">
        <w:rPr>
          <w:lang w:val="en-GB" w:eastAsia="x-none"/>
        </w:rPr>
        <w:t xml:space="preserve">after the last symbol of the last PRACH occasion corresponding to the multiple PRACH transmissions. In this case, </w:t>
      </w:r>
      <w:r w:rsidR="008A0531" w:rsidRPr="00AE53A1">
        <w:rPr>
          <w:lang w:val="en-GB" w:eastAsia="x-none"/>
        </w:rPr>
        <w:t>gNB can perform combining for detection statistics on all PRACH transmission occasions so as to ensure the PRACH detection performance</w:t>
      </w:r>
      <w:r w:rsidR="00C830FC" w:rsidRPr="00AE53A1">
        <w:rPr>
          <w:lang w:val="en-GB" w:eastAsia="x-none"/>
        </w:rPr>
        <w:t xml:space="preserve">. </w:t>
      </w:r>
    </w:p>
    <w:p w14:paraId="00C8B2C4" w14:textId="1C12DEDB" w:rsidR="001608D2" w:rsidRDefault="00B51FBE" w:rsidP="00D0371E">
      <w:pPr>
        <w:jc w:val="both"/>
        <w:rPr>
          <w:lang w:val="en-GB" w:eastAsia="x-none"/>
        </w:rPr>
      </w:pPr>
      <w:r w:rsidRPr="00AE53A1">
        <w:rPr>
          <w:lang w:val="en-GB" w:eastAsia="x-none"/>
        </w:rPr>
        <w:t xml:space="preserve">Based on the discussions above, </w:t>
      </w:r>
      <w:r w:rsidR="0046612E" w:rsidRPr="00AE53A1">
        <w:rPr>
          <w:lang w:val="en-GB" w:eastAsia="x-none"/>
        </w:rPr>
        <w:t xml:space="preserve">considering the detection performance and implementation complexity, it would be more desirable to </w:t>
      </w:r>
      <w:r w:rsidR="00926359" w:rsidRPr="00AE53A1">
        <w:rPr>
          <w:lang w:val="en-GB" w:eastAsia="x-none"/>
        </w:rPr>
        <w:t xml:space="preserve">determine the RAR monitoring window </w:t>
      </w:r>
      <w:r w:rsidR="00196B78" w:rsidRPr="00AE53A1">
        <w:rPr>
          <w:iCs/>
        </w:rPr>
        <w:t xml:space="preserve">based on the last PRACH occasion </w:t>
      </w:r>
      <w:r w:rsidR="00196B78" w:rsidRPr="00AE53A1">
        <w:rPr>
          <w:lang w:val="en-GB" w:eastAsia="x-none"/>
        </w:rPr>
        <w:t>corresponding to the multiple PRACH transmissions</w:t>
      </w:r>
      <w:r w:rsidR="004B24D8" w:rsidRPr="00AE53A1">
        <w:rPr>
          <w:lang w:val="en-GB" w:eastAsia="x-none"/>
        </w:rPr>
        <w:t>.</w:t>
      </w:r>
      <w:r w:rsidR="004B24D8">
        <w:rPr>
          <w:lang w:val="en-GB" w:eastAsia="x-none"/>
        </w:rPr>
        <w:t xml:space="preserve"> </w:t>
      </w:r>
    </w:p>
    <w:p w14:paraId="3D9549BE" w14:textId="00E05107" w:rsidR="00295DAB" w:rsidRPr="00275AED" w:rsidRDefault="00295DAB" w:rsidP="00295DAB">
      <w:pPr>
        <w:spacing w:before="240" w:after="0"/>
        <w:jc w:val="both"/>
        <w:rPr>
          <w:b/>
        </w:rPr>
      </w:pPr>
      <w:r>
        <w:rPr>
          <w:b/>
        </w:rPr>
        <w:t xml:space="preserve">Proposal </w:t>
      </w:r>
      <w:r w:rsidR="002F4EA4">
        <w:rPr>
          <w:b/>
        </w:rPr>
        <w:t>8</w:t>
      </w:r>
    </w:p>
    <w:p w14:paraId="233AD0AC" w14:textId="7C1E6842" w:rsidR="00295DAB" w:rsidRPr="00590E59" w:rsidRDefault="00C56ABF" w:rsidP="00295DAB">
      <w:pPr>
        <w:numPr>
          <w:ilvl w:val="0"/>
          <w:numId w:val="6"/>
        </w:numPr>
        <w:overflowPunct/>
        <w:autoSpaceDE/>
        <w:autoSpaceDN/>
        <w:adjustRightInd/>
        <w:spacing w:before="60" w:after="0"/>
        <w:ind w:left="288" w:hanging="288"/>
        <w:jc w:val="both"/>
        <w:textAlignment w:val="auto"/>
        <w:rPr>
          <w:iCs/>
        </w:rPr>
      </w:pPr>
      <w:r>
        <w:rPr>
          <w:iCs/>
        </w:rPr>
        <w:t xml:space="preserve">RAR window is determined based on the last PRACH occasion </w:t>
      </w:r>
      <w:r>
        <w:rPr>
          <w:lang w:val="en-GB" w:eastAsia="x-none"/>
        </w:rPr>
        <w:t>corresponding to the multiple PRACH transmissions</w:t>
      </w:r>
      <w:r w:rsidR="00590E59">
        <w:rPr>
          <w:lang w:val="en-GB" w:eastAsia="x-none"/>
        </w:rPr>
        <w:t>.</w:t>
      </w:r>
    </w:p>
    <w:p w14:paraId="5DC29B4F" w14:textId="7A43006B" w:rsidR="00013F18" w:rsidRDefault="00013F18" w:rsidP="006D2D28">
      <w:pPr>
        <w:rPr>
          <w:lang w:eastAsia="x-none"/>
        </w:rPr>
      </w:pPr>
    </w:p>
    <w:p w14:paraId="7773F417" w14:textId="1BCEAE94" w:rsidR="00C775E7" w:rsidRDefault="009E27DE" w:rsidP="006D2D28">
      <w:pPr>
        <w:rPr>
          <w:lang w:eastAsia="x-none"/>
        </w:rPr>
      </w:pPr>
      <w:r>
        <w:rPr>
          <w:lang w:eastAsia="x-none"/>
        </w:rPr>
        <w:t xml:space="preserve">As defined in </w:t>
      </w:r>
      <w:r w:rsidRPr="009E27DE">
        <w:rPr>
          <w:lang w:eastAsia="x-none"/>
        </w:rPr>
        <w:t>TS 38.321, RA-RNTI</w:t>
      </w:r>
      <w:r>
        <w:rPr>
          <w:lang w:eastAsia="x-none"/>
        </w:rPr>
        <w:t xml:space="preserve"> for a single PRACH transmission is determined</w:t>
      </w:r>
      <w:r w:rsidRPr="009E27DE">
        <w:rPr>
          <w:lang w:eastAsia="x-none"/>
        </w:rPr>
        <w:t xml:space="preserve"> as follows</w:t>
      </w:r>
      <w:r w:rsidR="00512234">
        <w:rPr>
          <w:lang w:eastAsia="x-none"/>
        </w:rPr>
        <w:t xml:space="preserve"> </w:t>
      </w:r>
      <w:r w:rsidR="00512234">
        <w:rPr>
          <w:lang w:eastAsia="x-none"/>
        </w:rPr>
        <w:fldChar w:fldCharType="begin"/>
      </w:r>
      <w:r w:rsidR="00512234">
        <w:rPr>
          <w:lang w:eastAsia="x-none"/>
        </w:rPr>
        <w:instrText xml:space="preserve"> REF _Ref117236847 \r \h </w:instrText>
      </w:r>
      <w:r w:rsidR="00512234">
        <w:rPr>
          <w:lang w:eastAsia="x-none"/>
        </w:rPr>
      </w:r>
      <w:r w:rsidR="00512234">
        <w:rPr>
          <w:lang w:eastAsia="x-none"/>
        </w:rPr>
        <w:fldChar w:fldCharType="separate"/>
      </w:r>
      <w:r w:rsidR="00F23C2C">
        <w:rPr>
          <w:lang w:eastAsia="x-none"/>
        </w:rPr>
        <w:t>[7]</w:t>
      </w:r>
      <w:r w:rsidR="00512234">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62"/>
      </w:tblGrid>
      <w:tr w:rsidR="002E4B63" w14:paraId="5955968E" w14:textId="77777777" w:rsidTr="002E4B63">
        <w:trPr>
          <w:trHeight w:val="2595"/>
        </w:trPr>
        <w:tc>
          <w:tcPr>
            <w:tcW w:w="9962" w:type="dxa"/>
          </w:tcPr>
          <w:p w14:paraId="437D9EAD" w14:textId="77777777"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The RA-RNTI associated with the PRACH occasion in which the Random Access Preamble is transmitted, is computed as:</w:t>
            </w:r>
          </w:p>
          <w:p w14:paraId="453D2B90" w14:textId="77777777" w:rsidR="002E4B63" w:rsidRPr="002E4B63" w:rsidRDefault="002E4B63" w:rsidP="002E4B63">
            <w:pPr>
              <w:keepLines/>
              <w:tabs>
                <w:tab w:val="center" w:pos="4536"/>
                <w:tab w:val="right" w:pos="9072"/>
              </w:tabs>
              <w:spacing w:after="0" w:line="240" w:lineRule="auto"/>
              <w:rPr>
                <w:rFonts w:eastAsia="Times New Roman"/>
                <w:noProof/>
                <w:lang w:val="en-GB" w:eastAsia="ko-KR"/>
              </w:rPr>
            </w:pPr>
            <w:r w:rsidRPr="002E4B63">
              <w:rPr>
                <w:rFonts w:eastAsia="Times New Roman"/>
                <w:noProof/>
                <w:lang w:val="en-GB" w:eastAsia="ko-KR"/>
              </w:rPr>
              <w:tab/>
              <w:t>RA-RNTI = 1 + s_id + 14 × t_id + 14 × 80 × f_id + 14 × 80 × 8 × ul_carrier_id</w:t>
            </w:r>
          </w:p>
          <w:p w14:paraId="3195C28E" w14:textId="52509AEA"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 xml:space="preserve">where s_id is the index of the first OFDM symbol of the PRACH occasion (0 </w:t>
            </w:r>
            <w:r w:rsidRPr="002E4B63">
              <w:rPr>
                <w:rFonts w:eastAsia="Times New Roman"/>
                <w:noProof/>
                <w:lang w:val="en-GB" w:eastAsia="ja-JP"/>
              </w:rPr>
              <w:t>≤</w:t>
            </w:r>
            <w:r w:rsidRPr="002E4B63">
              <w:rPr>
                <w:rFonts w:eastAsia="Times New Roman"/>
                <w:noProof/>
                <w:lang w:val="en-GB" w:eastAsia="ko-KR"/>
              </w:rPr>
              <w:t xml:space="preserve"> </w:t>
            </w:r>
            <w:r w:rsidRPr="002E4B63">
              <w:rPr>
                <w:rFonts w:eastAsia="Times New Roman"/>
                <w:lang w:val="en-GB" w:eastAsia="ko-KR"/>
              </w:rPr>
              <w:t xml:space="preserve">s_id &lt; 14), t_id is the index of the first slot of the PRACH occasion in a system frame (0 </w:t>
            </w:r>
            <w:r w:rsidRPr="002E4B63">
              <w:rPr>
                <w:rFonts w:eastAsia="Times New Roman"/>
                <w:noProof/>
                <w:lang w:val="en-GB" w:eastAsia="ja-JP"/>
              </w:rPr>
              <w:t>≤</w:t>
            </w:r>
            <w:r w:rsidRPr="002E4B63">
              <w:rPr>
                <w:rFonts w:eastAsia="Times New Roman"/>
                <w:lang w:val="en-GB"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2E4B63">
              <w:rPr>
                <w:rFonts w:eastAsia="Times New Roman"/>
                <w:noProof/>
                <w:lang w:val="en-GB" w:eastAsia="ja-JP"/>
              </w:rPr>
              <w:t>≤</w:t>
            </w:r>
            <w:r w:rsidRPr="002E4B63">
              <w:rPr>
                <w:rFonts w:eastAsia="Times New Roman"/>
                <w:lang w:val="en-GB" w:eastAsia="ko-KR"/>
              </w:rPr>
              <w:t xml:space="preserve"> t_id &lt; 80), f_id is the index of the PRACH occasion in the frequency domain (0 </w:t>
            </w:r>
            <w:r w:rsidRPr="002E4B63">
              <w:rPr>
                <w:rFonts w:eastAsia="Times New Roman"/>
                <w:noProof/>
                <w:lang w:val="en-GB" w:eastAsia="ja-JP"/>
              </w:rPr>
              <w:t>≤</w:t>
            </w:r>
            <w:r w:rsidRPr="002E4B63">
              <w:rPr>
                <w:rFonts w:eastAsia="Times New Roman"/>
                <w:lang w:val="en-GB" w:eastAsia="ko-KR"/>
              </w:rPr>
              <w:t xml:space="preserve"> f_id &lt; 8), and ul_carrier_id is the UL carrier used for Random Access Preamble transmission (0 for NUL carrier, and 1 for SUL carrier).</w:t>
            </w:r>
          </w:p>
        </w:tc>
      </w:tr>
    </w:tbl>
    <w:p w14:paraId="73783799" w14:textId="3879167F" w:rsidR="00440F9B" w:rsidRDefault="00440F9B" w:rsidP="006D2D28">
      <w:pPr>
        <w:rPr>
          <w:lang w:eastAsia="x-none"/>
        </w:rPr>
      </w:pPr>
    </w:p>
    <w:p w14:paraId="1860DD95" w14:textId="4F7AD5BE" w:rsidR="009E27DE" w:rsidRDefault="009E27DE" w:rsidP="005C3671">
      <w:pPr>
        <w:jc w:val="both"/>
        <w:rPr>
          <w:lang w:eastAsia="x-none"/>
        </w:rPr>
      </w:pPr>
      <w:r>
        <w:rPr>
          <w:lang w:eastAsia="x-none"/>
        </w:rPr>
        <w:t xml:space="preserve">For multiple PRACH transmission with same Tx beam, </w:t>
      </w:r>
      <w:r w:rsidR="00E54DBE">
        <w:rPr>
          <w:lang w:eastAsia="x-none"/>
        </w:rPr>
        <w:t xml:space="preserve">RA-RNTI determination may need to be updated to avoid ambiguity between gNB and UE on Msg2. </w:t>
      </w:r>
      <w:r w:rsidR="005C3671">
        <w:rPr>
          <w:lang w:eastAsia="x-none"/>
        </w:rPr>
        <w:t xml:space="preserve">As mentioned above, for RAR monitoring window, it is more desirable to </w:t>
      </w:r>
      <w:r w:rsidR="001D357F" w:rsidRPr="00AE53A1">
        <w:rPr>
          <w:lang w:val="en-GB" w:eastAsia="x-none"/>
        </w:rPr>
        <w:t xml:space="preserve">determine the RAR monitoring window </w:t>
      </w:r>
      <w:r w:rsidR="001D357F" w:rsidRPr="00AE53A1">
        <w:rPr>
          <w:iCs/>
        </w:rPr>
        <w:t xml:space="preserve">based on the last PRACH occasion </w:t>
      </w:r>
      <w:r w:rsidR="001D357F" w:rsidRPr="00AE53A1">
        <w:rPr>
          <w:lang w:val="en-GB" w:eastAsia="x-none"/>
        </w:rPr>
        <w:t>corresponding to the multiple PRACH transmissions</w:t>
      </w:r>
      <w:r w:rsidR="005C3671">
        <w:rPr>
          <w:lang w:eastAsia="x-none"/>
        </w:rPr>
        <w:t>. To follow same design principle, RA-RNTI can be determined based on the l</w:t>
      </w:r>
      <w:r w:rsidR="00CE6467">
        <w:rPr>
          <w:lang w:eastAsia="x-none"/>
        </w:rPr>
        <w:t xml:space="preserve">ast RO corresponding to the multiple PRACH transmissions. </w:t>
      </w:r>
    </w:p>
    <w:p w14:paraId="028BF911" w14:textId="366FFF5B" w:rsidR="00D05BEB" w:rsidRPr="00275AED" w:rsidRDefault="00D05BEB" w:rsidP="00D05BEB">
      <w:pPr>
        <w:spacing w:before="240" w:after="0"/>
        <w:jc w:val="both"/>
        <w:rPr>
          <w:b/>
        </w:rPr>
      </w:pPr>
      <w:r>
        <w:rPr>
          <w:b/>
        </w:rPr>
        <w:t xml:space="preserve">Proposal </w:t>
      </w:r>
      <w:r w:rsidR="002F4EA4">
        <w:rPr>
          <w:b/>
        </w:rPr>
        <w:t>9</w:t>
      </w:r>
    </w:p>
    <w:p w14:paraId="4EDEAE95" w14:textId="0F302B82" w:rsidR="00D05BEB" w:rsidRPr="00590E59" w:rsidRDefault="00D05BEB" w:rsidP="00D05BEB">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w:t>
      </w:r>
      <w:r w:rsidR="004872C5">
        <w:rPr>
          <w:iCs/>
        </w:rPr>
        <w:t xml:space="preserve">Tx </w:t>
      </w:r>
      <w:r>
        <w:rPr>
          <w:iCs/>
        </w:rPr>
        <w:t xml:space="preserve">beam, RA-RNTI is determined based on the last </w:t>
      </w:r>
      <w:r w:rsidR="001468B9">
        <w:rPr>
          <w:lang w:eastAsia="x-none"/>
        </w:rPr>
        <w:t>RO corresponding to the multiple PRACH transmissions</w:t>
      </w:r>
      <w:r>
        <w:rPr>
          <w:lang w:val="en-GB" w:eastAsia="x-none"/>
        </w:rPr>
        <w:t>.</w:t>
      </w:r>
    </w:p>
    <w:p w14:paraId="5807EE6A" w14:textId="04A29B03" w:rsidR="00CE6467" w:rsidRDefault="00CE6467" w:rsidP="005C3671">
      <w:pPr>
        <w:jc w:val="both"/>
        <w:rPr>
          <w:lang w:eastAsia="x-none"/>
        </w:rPr>
      </w:pPr>
    </w:p>
    <w:p w14:paraId="742595FA" w14:textId="3498C5A2" w:rsidR="00321A8B" w:rsidRPr="00C46598" w:rsidRDefault="00374095" w:rsidP="00B55EF1">
      <w:pPr>
        <w:pStyle w:val="Heading2"/>
      </w:pPr>
      <w:r w:rsidRPr="00C46598">
        <w:t xml:space="preserve">Power control for </w:t>
      </w:r>
      <w:r w:rsidR="00321A8B" w:rsidRPr="00C46598">
        <w:t>multiple PRACH transmission</w:t>
      </w:r>
      <w:r w:rsidR="00365F95">
        <w:t>s</w:t>
      </w:r>
    </w:p>
    <w:p w14:paraId="35F6F650" w14:textId="6651043D" w:rsidR="00321A8B" w:rsidRDefault="00CE63D5" w:rsidP="00660A7B">
      <w:pPr>
        <w:spacing w:after="120"/>
        <w:jc w:val="both"/>
        <w:rPr>
          <w:lang w:val="en-GB" w:eastAsia="x-none"/>
        </w:rPr>
      </w:pPr>
      <w:r w:rsidRPr="00C46598">
        <w:rPr>
          <w:lang w:val="en-GB" w:eastAsia="x-none"/>
        </w:rPr>
        <w:t xml:space="preserve">At the RAN1#112 meeting, it was agreed that </w:t>
      </w:r>
      <w:r w:rsidR="00C46598" w:rsidRPr="00C46598">
        <w:rPr>
          <w:lang w:val="en-GB" w:eastAsia="x-none"/>
        </w:rPr>
        <w:t xml:space="preserve">for </w:t>
      </w:r>
      <w:r w:rsidR="001B5A39" w:rsidRPr="00C46598">
        <w:rPr>
          <w:lang w:val="en-GB" w:eastAsia="x-none"/>
        </w:rPr>
        <w:t>multiple PRACH transmissions with same Tx beam in one RACH attempt, transmission power ramping is not applied within one RACH attempt</w:t>
      </w:r>
      <w:r w:rsidR="00C46598">
        <w:rPr>
          <w:lang w:val="en-GB" w:eastAsia="x-none"/>
        </w:rPr>
        <w:t xml:space="preserve"> </w:t>
      </w:r>
      <w:r w:rsidR="00610E85">
        <w:rPr>
          <w:lang w:val="en-GB" w:eastAsia="x-none"/>
        </w:rPr>
        <w:fldChar w:fldCharType="begin"/>
      </w:r>
      <w:r w:rsidR="00610E85">
        <w:rPr>
          <w:lang w:val="en-GB" w:eastAsia="x-none"/>
        </w:rPr>
        <w:instrText xml:space="preserve"> REF _Ref129160398 \r \h </w:instrText>
      </w:r>
      <w:r w:rsidR="00610E85">
        <w:rPr>
          <w:lang w:val="en-GB" w:eastAsia="x-none"/>
        </w:rPr>
      </w:r>
      <w:r w:rsidR="00610E85">
        <w:rPr>
          <w:lang w:val="en-GB" w:eastAsia="x-none"/>
        </w:rPr>
        <w:fldChar w:fldCharType="separate"/>
      </w:r>
      <w:r w:rsidR="00F23C2C">
        <w:rPr>
          <w:lang w:val="en-GB" w:eastAsia="x-none"/>
        </w:rPr>
        <w:t>[1]</w:t>
      </w:r>
      <w:r w:rsidR="00610E85">
        <w:rPr>
          <w:lang w:val="en-GB" w:eastAsia="x-none"/>
        </w:rPr>
        <w:fldChar w:fldCharType="end"/>
      </w:r>
      <w:r w:rsidR="00610E85">
        <w:rPr>
          <w:lang w:val="en-GB" w:eastAsia="x-none"/>
        </w:rPr>
        <w:t xml:space="preserve">. </w:t>
      </w:r>
      <w:r w:rsidR="007368D4">
        <w:rPr>
          <w:lang w:val="en-GB" w:eastAsia="x-none"/>
        </w:rPr>
        <w:t xml:space="preserve">Given that multiple PRACH </w:t>
      </w:r>
      <w:r w:rsidR="009310BC">
        <w:rPr>
          <w:lang w:val="en-GB" w:eastAsia="x-none"/>
        </w:rPr>
        <w:t xml:space="preserve">within one RACH attempt are only transmitted over ROs associated with </w:t>
      </w:r>
      <w:r w:rsidR="00217FB5">
        <w:rPr>
          <w:lang w:val="en-GB" w:eastAsia="x-none"/>
        </w:rPr>
        <w:t xml:space="preserve">the same SSB/CSI-RS, it is straightforward to </w:t>
      </w:r>
      <w:r w:rsidR="00E40905">
        <w:rPr>
          <w:lang w:val="en-GB" w:eastAsia="x-none"/>
        </w:rPr>
        <w:t>apply same transmit power for all the multiple PRACH transmission within one RACH attempt</w:t>
      </w:r>
      <w:r w:rsidR="00DA6AB4">
        <w:rPr>
          <w:lang w:val="en-GB" w:eastAsia="x-none"/>
        </w:rPr>
        <w:t xml:space="preserve">. In this regard, </w:t>
      </w:r>
      <w:r w:rsidR="000F535D">
        <w:rPr>
          <w:lang w:val="en-GB" w:eastAsia="x-none"/>
        </w:rPr>
        <w:t xml:space="preserve">transmit power determined for the first PRACH transmission may be applied for the subsequent PRACH transmission during multiple PRACH transmissions. </w:t>
      </w:r>
    </w:p>
    <w:p w14:paraId="2D97243C" w14:textId="525EC106" w:rsidR="00660A7B" w:rsidRDefault="00C163FF" w:rsidP="00C46598">
      <w:pPr>
        <w:jc w:val="both"/>
        <w:rPr>
          <w:lang w:val="en-GB" w:eastAsia="x-none"/>
        </w:rPr>
      </w:pPr>
      <w:r>
        <w:rPr>
          <w:lang w:val="en-GB" w:eastAsia="x-none"/>
        </w:rPr>
        <w:t xml:space="preserve">Similar to the </w:t>
      </w:r>
      <w:r w:rsidR="008C6594">
        <w:rPr>
          <w:lang w:val="en-GB" w:eastAsia="x-none"/>
        </w:rPr>
        <w:t>power control mechanism as defined for single PRACH transmissions</w:t>
      </w:r>
      <w:r w:rsidR="00660A7B">
        <w:rPr>
          <w:lang w:val="en-GB" w:eastAsia="x-none"/>
        </w:rPr>
        <w:t xml:space="preserve">, </w:t>
      </w:r>
      <w:r>
        <w:rPr>
          <w:lang w:val="en-GB" w:eastAsia="x-none"/>
        </w:rPr>
        <w:t xml:space="preserve">for the next RACH attempt for multiple PRACH transmission, UE may apply the transmit power ramping so as to improve the </w:t>
      </w:r>
      <w:r w:rsidR="008C6594">
        <w:rPr>
          <w:lang w:val="en-GB" w:eastAsia="x-none"/>
        </w:rPr>
        <w:t>PRACH detection performance</w:t>
      </w:r>
      <w:r w:rsidR="00790C72">
        <w:rPr>
          <w:lang w:val="en-GB" w:eastAsia="x-none"/>
        </w:rPr>
        <w:t xml:space="preserve">. </w:t>
      </w:r>
      <w:r w:rsidR="00C60E8C">
        <w:rPr>
          <w:lang w:val="en-GB" w:eastAsia="x-none"/>
        </w:rPr>
        <w:t xml:space="preserve">A separate power </w:t>
      </w:r>
      <w:r w:rsidR="008127F7">
        <w:rPr>
          <w:lang w:val="en-GB" w:eastAsia="x-none"/>
        </w:rPr>
        <w:t>ramping step size may be configured for multiple PRACH transmissions</w:t>
      </w:r>
      <w:r w:rsidR="008E254C">
        <w:rPr>
          <w:lang w:val="en-GB" w:eastAsia="x-none"/>
        </w:rPr>
        <w:t xml:space="preserve"> compared to single PRACH transmission. </w:t>
      </w:r>
    </w:p>
    <w:p w14:paraId="0B8C7504" w14:textId="15695DC5" w:rsidR="00D57056" w:rsidRPr="00275AED" w:rsidRDefault="00D57056" w:rsidP="00D57056">
      <w:pPr>
        <w:spacing w:before="240" w:after="0"/>
        <w:jc w:val="both"/>
        <w:rPr>
          <w:b/>
        </w:rPr>
      </w:pPr>
      <w:r>
        <w:rPr>
          <w:b/>
        </w:rPr>
        <w:t xml:space="preserve">Proposal </w:t>
      </w:r>
      <w:r w:rsidR="0068391A">
        <w:rPr>
          <w:b/>
        </w:rPr>
        <w:t>10</w:t>
      </w:r>
    </w:p>
    <w:p w14:paraId="1A78C785" w14:textId="28E998AD" w:rsidR="00DC4646" w:rsidRDefault="00DC4646" w:rsidP="00D57056">
      <w:pPr>
        <w:numPr>
          <w:ilvl w:val="0"/>
          <w:numId w:val="6"/>
        </w:numPr>
        <w:overflowPunct/>
        <w:autoSpaceDE/>
        <w:autoSpaceDN/>
        <w:adjustRightInd/>
        <w:spacing w:before="60" w:after="0"/>
        <w:ind w:left="288" w:hanging="288"/>
        <w:jc w:val="both"/>
        <w:textAlignment w:val="auto"/>
        <w:rPr>
          <w:iCs/>
        </w:rPr>
      </w:pPr>
      <w:r>
        <w:rPr>
          <w:iCs/>
        </w:rPr>
        <w:t xml:space="preserve">Same transmit power is applied </w:t>
      </w:r>
      <w:r w:rsidR="00FC702F">
        <w:rPr>
          <w:iCs/>
        </w:rPr>
        <w:t xml:space="preserve">for multiple PRACH transmissions within one RACH attempt. </w:t>
      </w:r>
    </w:p>
    <w:p w14:paraId="2671DF04" w14:textId="03D7A9A8" w:rsidR="00D57056" w:rsidRPr="00590E59" w:rsidRDefault="002C2BA7" w:rsidP="00D57056">
      <w:pPr>
        <w:numPr>
          <w:ilvl w:val="0"/>
          <w:numId w:val="6"/>
        </w:numPr>
        <w:overflowPunct/>
        <w:autoSpaceDE/>
        <w:autoSpaceDN/>
        <w:adjustRightInd/>
        <w:spacing w:before="60" w:after="0"/>
        <w:ind w:left="288" w:hanging="288"/>
        <w:jc w:val="both"/>
        <w:textAlignment w:val="auto"/>
        <w:rPr>
          <w:iCs/>
        </w:rPr>
      </w:pPr>
      <w:r>
        <w:rPr>
          <w:iCs/>
        </w:rPr>
        <w:t>Power ramping is supported for multiple PRACH transmissions</w:t>
      </w:r>
      <w:r w:rsidR="00FB73E5">
        <w:rPr>
          <w:iCs/>
        </w:rPr>
        <w:t xml:space="preserve"> across RACH attempts</w:t>
      </w:r>
      <w:r w:rsidR="00D57056">
        <w:rPr>
          <w:lang w:val="en-GB" w:eastAsia="x-none"/>
        </w:rPr>
        <w:t>.</w:t>
      </w:r>
    </w:p>
    <w:p w14:paraId="6D216707" w14:textId="77777777" w:rsidR="00B55EF1" w:rsidRPr="00D57056" w:rsidRDefault="00B55EF1" w:rsidP="005C3671">
      <w:pPr>
        <w:jc w:val="both"/>
        <w:rPr>
          <w:lang w:eastAsia="x-none"/>
        </w:rPr>
      </w:pPr>
    </w:p>
    <w:p w14:paraId="6EA54BD9" w14:textId="04C01730" w:rsidR="00EA4D8B" w:rsidRDefault="00EA4D8B" w:rsidP="00EA4D8B">
      <w:pPr>
        <w:pStyle w:val="Heading1"/>
        <w:jc w:val="both"/>
      </w:pPr>
      <w:r>
        <w:t>Multiple PRACH transmissions with different beams</w:t>
      </w:r>
    </w:p>
    <w:p w14:paraId="2B7274B0" w14:textId="5B1F8FB3" w:rsidR="008E303D" w:rsidRPr="000F5149" w:rsidRDefault="002002B2" w:rsidP="009E26F6">
      <w:pPr>
        <w:overflowPunct/>
        <w:autoSpaceDE/>
        <w:autoSpaceDN/>
        <w:adjustRightInd/>
        <w:spacing w:before="60" w:after="120"/>
        <w:jc w:val="both"/>
        <w:textAlignment w:val="auto"/>
        <w:rPr>
          <w:iCs/>
          <w:lang w:val="en-GB"/>
        </w:rPr>
      </w:pPr>
      <w:r>
        <w:rPr>
          <w:iCs/>
          <w:lang w:val="en-GB"/>
        </w:rPr>
        <w:t xml:space="preserve">At the RAN1#111 meeting, </w:t>
      </w:r>
      <w:r w:rsidR="00315D79" w:rsidRPr="00315D79">
        <w:rPr>
          <w:iCs/>
          <w:lang w:val="en-GB"/>
        </w:rPr>
        <w:t>it was agreed to further study UE uses different TX beams to transmit the multiple PRACH over ROs associated with the same SSB/CSI-RS</w:t>
      </w:r>
      <w:r w:rsidR="00001285">
        <w:rPr>
          <w:iCs/>
          <w:lang w:val="en-GB"/>
        </w:rPr>
        <w:t xml:space="preserve"> </w:t>
      </w:r>
      <w:r w:rsidR="00001285">
        <w:rPr>
          <w:iCs/>
          <w:lang w:val="en-GB"/>
        </w:rPr>
        <w:fldChar w:fldCharType="begin"/>
      </w:r>
      <w:r w:rsidR="00001285">
        <w:rPr>
          <w:iCs/>
          <w:lang w:val="en-GB"/>
        </w:rPr>
        <w:instrText xml:space="preserve"> REF _Ref104412084 \r \h </w:instrText>
      </w:r>
      <w:r w:rsidR="00001285">
        <w:rPr>
          <w:iCs/>
          <w:lang w:val="en-GB"/>
        </w:rPr>
      </w:r>
      <w:r w:rsidR="00001285">
        <w:rPr>
          <w:iCs/>
          <w:lang w:val="en-GB"/>
        </w:rPr>
        <w:fldChar w:fldCharType="separate"/>
      </w:r>
      <w:r w:rsidR="00F23C2C">
        <w:rPr>
          <w:iCs/>
          <w:lang w:val="en-GB"/>
        </w:rPr>
        <w:t>[1]</w:t>
      </w:r>
      <w:r w:rsidR="00001285">
        <w:rPr>
          <w:iCs/>
          <w:lang w:val="en-GB"/>
        </w:rPr>
        <w:fldChar w:fldCharType="end"/>
      </w:r>
      <w:r w:rsidR="00315D79">
        <w:rPr>
          <w:iCs/>
          <w:lang w:val="en-GB"/>
        </w:rPr>
        <w:t>. Note that f</w:t>
      </w:r>
      <w:r w:rsidR="008E303D" w:rsidRPr="000F5149">
        <w:rPr>
          <w:iCs/>
          <w:lang w:val="en-GB"/>
        </w:rPr>
        <w:t xml:space="preserve">or multiple PRACH transmission with different beams, </w:t>
      </w:r>
      <w:r w:rsidR="00D821BB" w:rsidRPr="000F5149">
        <w:rPr>
          <w:iCs/>
          <w:lang w:val="en-GB"/>
        </w:rPr>
        <w:t>the following two scenarios can be considered:</w:t>
      </w:r>
    </w:p>
    <w:p w14:paraId="522ABF37" w14:textId="56D2BA26" w:rsidR="00D821BB" w:rsidRPr="000F5149" w:rsidRDefault="00A93951" w:rsidP="00504927">
      <w:pPr>
        <w:pStyle w:val="ListParagraph"/>
        <w:numPr>
          <w:ilvl w:val="0"/>
          <w:numId w:val="22"/>
        </w:numPr>
        <w:spacing w:before="60" w:after="6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1: SSB is transmitted with a wider beamwidth, while multiple PRACH </w:t>
      </w:r>
      <w:r w:rsidR="00CB13C7" w:rsidRPr="000F5149">
        <w:rPr>
          <w:rFonts w:ascii="Times New Roman" w:hAnsi="Times New Roman"/>
          <w:iCs/>
          <w:sz w:val="20"/>
          <w:szCs w:val="20"/>
          <w:lang w:val="en-GB"/>
        </w:rPr>
        <w:t xml:space="preserve">can be transmitted with narrower beam sweeping. </w:t>
      </w:r>
    </w:p>
    <w:p w14:paraId="6D3C2EBA" w14:textId="5E474817" w:rsidR="00CB13C7" w:rsidRPr="000F5149" w:rsidRDefault="00CB13C7" w:rsidP="00BE7E76">
      <w:pPr>
        <w:pStyle w:val="ListParagraph"/>
        <w:numPr>
          <w:ilvl w:val="0"/>
          <w:numId w:val="22"/>
        </w:numPr>
        <w:spacing w:before="60" w:after="12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2: </w:t>
      </w:r>
      <w:r w:rsidR="008D0AB9" w:rsidRPr="000F5149">
        <w:rPr>
          <w:rFonts w:ascii="Times New Roman" w:hAnsi="Times New Roman"/>
          <w:iCs/>
          <w:sz w:val="20"/>
          <w:szCs w:val="20"/>
          <w:lang w:val="en-GB"/>
        </w:rPr>
        <w:t>during initial access, UE that is not capable of full beam correspondence may perform PRACH with beam sweeping</w:t>
      </w:r>
      <w:r w:rsidRPr="000F5149">
        <w:rPr>
          <w:rFonts w:ascii="Times New Roman" w:hAnsi="Times New Roman"/>
          <w:iCs/>
          <w:sz w:val="20"/>
          <w:szCs w:val="20"/>
          <w:lang w:val="en-GB"/>
        </w:rPr>
        <w:t xml:space="preserve">. </w:t>
      </w:r>
    </w:p>
    <w:p w14:paraId="7B7D94E0" w14:textId="7057D852" w:rsidR="00DD17F5" w:rsidRDefault="00781C9B" w:rsidP="009E26F6">
      <w:pPr>
        <w:overflowPunct/>
        <w:autoSpaceDE/>
        <w:autoSpaceDN/>
        <w:adjustRightInd/>
        <w:spacing w:before="60" w:after="120"/>
        <w:jc w:val="both"/>
        <w:textAlignment w:val="auto"/>
        <w:rPr>
          <w:iCs/>
          <w:lang w:val="en-GB"/>
        </w:rPr>
      </w:pPr>
      <w:r>
        <w:rPr>
          <w:iCs/>
          <w:lang w:val="en-GB"/>
        </w:rPr>
        <w:t xml:space="preserve">For the Scenario 1, </w:t>
      </w:r>
      <w:r w:rsidR="00E23753">
        <w:rPr>
          <w:iCs/>
          <w:lang w:val="en-GB"/>
        </w:rPr>
        <w:t>a</w:t>
      </w:r>
      <w:r w:rsidR="00097889">
        <w:rPr>
          <w:iCs/>
          <w:lang w:val="en-GB"/>
        </w:rPr>
        <w:t xml:space="preserve"> </w:t>
      </w:r>
      <w:r w:rsidR="002A63FA">
        <w:rPr>
          <w:iCs/>
          <w:lang w:val="en-GB"/>
        </w:rPr>
        <w:t>hierarchical</w:t>
      </w:r>
      <w:r w:rsidR="00097889">
        <w:rPr>
          <w:iCs/>
          <w:lang w:val="en-GB"/>
        </w:rPr>
        <w:t xml:space="preserve"> beam structure can be </w:t>
      </w:r>
      <w:r w:rsidR="00EC4DD8">
        <w:rPr>
          <w:iCs/>
          <w:lang w:val="en-GB"/>
        </w:rPr>
        <w:t>employed at gNB</w:t>
      </w:r>
      <w:r>
        <w:rPr>
          <w:iCs/>
          <w:lang w:val="en-GB"/>
        </w:rPr>
        <w:t xml:space="preserve"> for system operating at mmWave bands</w:t>
      </w:r>
      <w:r w:rsidR="00EC4DD8">
        <w:rPr>
          <w:iCs/>
          <w:lang w:val="en-GB"/>
        </w:rPr>
        <w:t xml:space="preserve">, where SSB may be transmitted using a wider beamwidth to cover </w:t>
      </w:r>
      <w:r w:rsidR="00763362">
        <w:rPr>
          <w:iCs/>
          <w:lang w:val="en-GB"/>
        </w:rPr>
        <w:t xml:space="preserve">a larger area and CSI-RS can be transmitted </w:t>
      </w:r>
      <w:r w:rsidR="00AF705D">
        <w:rPr>
          <w:iCs/>
          <w:lang w:val="en-GB"/>
        </w:rPr>
        <w:t>using</w:t>
      </w:r>
      <w:r w:rsidR="00763362">
        <w:rPr>
          <w:iCs/>
          <w:lang w:val="en-GB"/>
        </w:rPr>
        <w:t xml:space="preserve"> </w:t>
      </w:r>
      <w:r w:rsidR="00EC15AD">
        <w:rPr>
          <w:iCs/>
          <w:lang w:val="en-GB"/>
        </w:rPr>
        <w:t xml:space="preserve">a narrower beam </w:t>
      </w:r>
      <w:r w:rsidR="00AF705D">
        <w:rPr>
          <w:iCs/>
          <w:lang w:val="en-GB"/>
        </w:rPr>
        <w:t>based on</w:t>
      </w:r>
      <w:r w:rsidR="00EC15AD">
        <w:rPr>
          <w:iCs/>
          <w:lang w:val="en-GB"/>
        </w:rPr>
        <w:t xml:space="preserve"> beam refinement procedure </w:t>
      </w:r>
      <w:r w:rsidR="004C2A79">
        <w:rPr>
          <w:iCs/>
          <w:lang w:val="en-GB"/>
        </w:rPr>
        <w:t xml:space="preserve">for </w:t>
      </w:r>
      <w:r w:rsidR="007665C8">
        <w:rPr>
          <w:iCs/>
          <w:lang w:val="en-GB"/>
        </w:rPr>
        <w:t xml:space="preserve">higher data rate. </w:t>
      </w:r>
      <w:r w:rsidR="00DD17F5">
        <w:rPr>
          <w:iCs/>
          <w:lang w:val="en-GB"/>
        </w:rPr>
        <w:t xml:space="preserve">When UE attempts to access the network, the UE will </w:t>
      </w:r>
      <w:r w:rsidR="00091FD7">
        <w:rPr>
          <w:iCs/>
          <w:lang w:val="en-GB"/>
        </w:rPr>
        <w:t xml:space="preserve">select one SSB with RSRP </w:t>
      </w:r>
      <w:r w:rsidR="008218D3">
        <w:rPr>
          <w:iCs/>
          <w:lang w:val="en-GB"/>
        </w:rPr>
        <w:t xml:space="preserve">above threshold and transmit </w:t>
      </w:r>
      <w:r w:rsidR="00E4614E">
        <w:rPr>
          <w:iCs/>
          <w:lang w:val="en-GB"/>
        </w:rPr>
        <w:t xml:space="preserve">the PRACH using the Tx beam based on association between SSB and PRACH occasion. </w:t>
      </w:r>
    </w:p>
    <w:p w14:paraId="115C11F7" w14:textId="15B197DD" w:rsidR="00427232" w:rsidRDefault="00F972FE" w:rsidP="00427232">
      <w:pPr>
        <w:overflowPunct/>
        <w:autoSpaceDE/>
        <w:autoSpaceDN/>
        <w:adjustRightInd/>
        <w:spacing w:before="60" w:after="120"/>
        <w:jc w:val="both"/>
        <w:textAlignment w:val="auto"/>
        <w:rPr>
          <w:iCs/>
          <w:lang w:val="en-GB"/>
        </w:rPr>
      </w:pPr>
      <w:r>
        <w:rPr>
          <w:iCs/>
          <w:lang w:val="en-GB"/>
        </w:rPr>
        <w:t xml:space="preserve">According to </w:t>
      </w:r>
      <w:r w:rsidR="00165C1E">
        <w:rPr>
          <w:iCs/>
          <w:lang w:val="en-GB"/>
        </w:rPr>
        <w:t xml:space="preserve">current </w:t>
      </w:r>
      <w:r>
        <w:rPr>
          <w:iCs/>
          <w:lang w:val="en-GB"/>
        </w:rPr>
        <w:t>NR</w:t>
      </w:r>
      <w:r w:rsidR="00E16577">
        <w:rPr>
          <w:iCs/>
          <w:lang w:val="en-GB"/>
        </w:rPr>
        <w:t xml:space="preserve"> </w:t>
      </w:r>
      <w:r>
        <w:rPr>
          <w:iCs/>
          <w:lang w:val="en-GB"/>
        </w:rPr>
        <w:t>specification</w:t>
      </w:r>
      <w:r w:rsidR="00E16577">
        <w:rPr>
          <w:iCs/>
          <w:lang w:val="en-GB"/>
        </w:rPr>
        <w:t xml:space="preserve">, UE only </w:t>
      </w:r>
      <w:r>
        <w:rPr>
          <w:iCs/>
          <w:lang w:val="en-GB"/>
        </w:rPr>
        <w:t>transmits a PRACH with single Tx beam</w:t>
      </w:r>
      <w:r w:rsidR="00EB7231">
        <w:rPr>
          <w:iCs/>
          <w:lang w:val="en-GB"/>
        </w:rPr>
        <w:t xml:space="preserve"> and attempts to monitor RAR within a monitoring window. </w:t>
      </w:r>
      <w:r w:rsidR="008773AC">
        <w:rPr>
          <w:iCs/>
          <w:lang w:val="en-GB"/>
        </w:rPr>
        <w:t>If the</w:t>
      </w:r>
      <w:r w:rsidR="00EB7231">
        <w:rPr>
          <w:iCs/>
          <w:lang w:val="en-GB"/>
        </w:rPr>
        <w:t xml:space="preserve"> PRACH is not detected by gNB, the UE needs to wait for next PRACH opportunity for PRACH transmission </w:t>
      </w:r>
      <w:r w:rsidR="009B092B">
        <w:rPr>
          <w:iCs/>
          <w:lang w:val="en-GB"/>
        </w:rPr>
        <w:t xml:space="preserve">with same or different Tx beams after the RAR monitoring window. To reduce the </w:t>
      </w:r>
      <w:r w:rsidR="003A4DAD">
        <w:rPr>
          <w:iCs/>
          <w:lang w:val="en-GB"/>
        </w:rPr>
        <w:t xml:space="preserve">access </w:t>
      </w:r>
      <w:r w:rsidR="009B092B">
        <w:rPr>
          <w:iCs/>
          <w:lang w:val="en-GB"/>
        </w:rPr>
        <w:t xml:space="preserve">latency and improve the </w:t>
      </w:r>
      <w:r w:rsidR="001C3488">
        <w:rPr>
          <w:iCs/>
          <w:lang w:val="en-GB"/>
        </w:rPr>
        <w:t xml:space="preserve">reliability of the PRACH </w:t>
      </w:r>
      <w:r w:rsidR="00DA1F85">
        <w:rPr>
          <w:iCs/>
          <w:lang w:val="en-GB"/>
        </w:rPr>
        <w:t>detection</w:t>
      </w:r>
      <w:r w:rsidR="005B2106" w:rsidRPr="005B2106">
        <w:rPr>
          <w:iCs/>
          <w:lang w:val="en-GB"/>
        </w:rPr>
        <w:t xml:space="preserve"> </w:t>
      </w:r>
      <w:r w:rsidR="005B2106">
        <w:rPr>
          <w:iCs/>
          <w:lang w:val="en-GB"/>
        </w:rPr>
        <w:t>during 4-step RACH procedure</w:t>
      </w:r>
      <w:r w:rsidR="00DA1F85">
        <w:rPr>
          <w:iCs/>
          <w:lang w:val="en-GB"/>
        </w:rPr>
        <w:t xml:space="preserve">, the UE may </w:t>
      </w:r>
      <w:r w:rsidR="000F608C">
        <w:rPr>
          <w:iCs/>
          <w:lang w:val="en-GB"/>
        </w:rPr>
        <w:t xml:space="preserve">transmit multiple PRACH </w:t>
      </w:r>
      <w:r w:rsidR="000F3DEB">
        <w:rPr>
          <w:iCs/>
          <w:lang w:val="en-GB"/>
        </w:rPr>
        <w:t>transmissions</w:t>
      </w:r>
      <w:r w:rsidR="00554216">
        <w:rPr>
          <w:iCs/>
          <w:lang w:val="en-GB"/>
        </w:rPr>
        <w:t xml:space="preserve"> with narrower beam sweeping. </w:t>
      </w:r>
    </w:p>
    <w:p w14:paraId="6D55A48D" w14:textId="52A349A8" w:rsidR="00E16577" w:rsidRDefault="00C4078B" w:rsidP="004A2564">
      <w:pPr>
        <w:overflowPunct/>
        <w:autoSpaceDE/>
        <w:autoSpaceDN/>
        <w:adjustRightInd/>
        <w:spacing w:before="60" w:after="0"/>
        <w:jc w:val="both"/>
        <w:textAlignment w:val="auto"/>
        <w:rPr>
          <w:iCs/>
          <w:lang w:val="en-GB"/>
        </w:rPr>
      </w:pPr>
      <w:r>
        <w:rPr>
          <w:iCs/>
          <w:lang w:val="en-GB"/>
        </w:rPr>
        <w:fldChar w:fldCharType="begin"/>
      </w:r>
      <w:r>
        <w:rPr>
          <w:iCs/>
          <w:lang w:val="en-GB"/>
        </w:rPr>
        <w:instrText xml:space="preserve"> REF _Ref114208044 \h </w:instrText>
      </w:r>
      <w:r>
        <w:rPr>
          <w:iCs/>
          <w:lang w:val="en-GB"/>
        </w:rPr>
      </w:r>
      <w:r>
        <w:rPr>
          <w:iCs/>
          <w:lang w:val="en-GB"/>
        </w:rPr>
        <w:fldChar w:fldCharType="separate"/>
      </w:r>
      <w:r w:rsidR="00F23C2C">
        <w:t xml:space="preserve">Figure </w:t>
      </w:r>
      <w:r w:rsidR="00F23C2C">
        <w:rPr>
          <w:noProof/>
        </w:rPr>
        <w:t>5</w:t>
      </w:r>
      <w:r>
        <w:rPr>
          <w:iCs/>
          <w:lang w:val="en-GB"/>
        </w:rPr>
        <w:fldChar w:fldCharType="end"/>
      </w:r>
      <w:r>
        <w:rPr>
          <w:iCs/>
          <w:lang w:val="en-GB"/>
        </w:rPr>
        <w:t xml:space="preserve"> illustrates </w:t>
      </w:r>
      <w:r w:rsidR="00ED5939">
        <w:t>PRACH transmissions with narrow beam sweeping</w:t>
      </w:r>
      <w:r w:rsidR="00ED5939">
        <w:rPr>
          <w:iCs/>
          <w:lang w:val="en-GB"/>
        </w:rPr>
        <w:t xml:space="preserve"> during initial access. </w:t>
      </w:r>
      <w:r w:rsidR="00554216">
        <w:rPr>
          <w:iCs/>
          <w:lang w:val="en-GB"/>
        </w:rPr>
        <w:t xml:space="preserve">Note that all these narrower beams may be </w:t>
      </w:r>
      <w:r w:rsidR="00334C22">
        <w:rPr>
          <w:iCs/>
          <w:lang w:val="en-GB"/>
        </w:rPr>
        <w:t>linked</w:t>
      </w:r>
      <w:r w:rsidR="00554216">
        <w:rPr>
          <w:iCs/>
          <w:lang w:val="en-GB"/>
        </w:rPr>
        <w:t xml:space="preserve"> to the same </w:t>
      </w:r>
      <w:r w:rsidR="00334C22">
        <w:rPr>
          <w:iCs/>
          <w:lang w:val="en-GB"/>
        </w:rPr>
        <w:t xml:space="preserve">SSB with wider beamwidth. </w:t>
      </w:r>
      <w:r w:rsidR="008E303D">
        <w:rPr>
          <w:iCs/>
          <w:lang w:val="en-GB"/>
        </w:rPr>
        <w:t>In this case, same</w:t>
      </w:r>
      <w:r w:rsidR="00F452A3">
        <w:rPr>
          <w:iCs/>
          <w:lang w:val="en-GB"/>
        </w:rPr>
        <w:t xml:space="preserve"> procedure as defined for multiple PRACH transmission with same Tx beams can be applied. </w:t>
      </w:r>
    </w:p>
    <w:p w14:paraId="7AACA5AC" w14:textId="4C559D2A" w:rsidR="003D01AA" w:rsidRDefault="003D01AA" w:rsidP="004A2564">
      <w:pPr>
        <w:overflowPunct/>
        <w:autoSpaceDE/>
        <w:autoSpaceDN/>
        <w:adjustRightInd/>
        <w:spacing w:before="60" w:after="0"/>
        <w:jc w:val="both"/>
        <w:textAlignment w:val="auto"/>
        <w:rPr>
          <w:iCs/>
          <w:lang w:val="en-GB"/>
        </w:rPr>
      </w:pPr>
    </w:p>
    <w:p w14:paraId="3C1445CE" w14:textId="77777777" w:rsidR="00CC3A9F" w:rsidRDefault="00767CC6" w:rsidP="00CC3A9F">
      <w:pPr>
        <w:keepNext/>
        <w:overflowPunct/>
        <w:autoSpaceDE/>
        <w:autoSpaceDN/>
        <w:adjustRightInd/>
        <w:spacing w:before="60" w:after="0"/>
        <w:jc w:val="center"/>
        <w:textAlignment w:val="auto"/>
      </w:pPr>
      <w:r w:rsidRPr="00767CC6">
        <w:rPr>
          <w:iCs/>
          <w:noProof/>
          <w:lang w:val="en-GB"/>
        </w:rPr>
        <w:drawing>
          <wp:inline distT="0" distB="0" distL="0" distR="0" wp14:anchorId="7C007505" wp14:editId="436BCA21">
            <wp:extent cx="2745252" cy="1893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1279" cy="1897434"/>
                    </a:xfrm>
                    <a:prstGeom prst="rect">
                      <a:avLst/>
                    </a:prstGeom>
                  </pic:spPr>
                </pic:pic>
              </a:graphicData>
            </a:graphic>
          </wp:inline>
        </w:drawing>
      </w:r>
    </w:p>
    <w:p w14:paraId="0B7B306C" w14:textId="483A5B32" w:rsidR="00767CC6" w:rsidRDefault="00CC3A9F" w:rsidP="00CC3A9F">
      <w:pPr>
        <w:pStyle w:val="Caption"/>
        <w:jc w:val="center"/>
        <w:rPr>
          <w:iCs/>
          <w:lang w:val="en-GB"/>
        </w:rPr>
      </w:pPr>
      <w:bookmarkStart w:id="5" w:name="_Ref114208044"/>
      <w:r>
        <w:t xml:space="preserve">Figure </w:t>
      </w:r>
      <w:r w:rsidR="00FC7F9F">
        <w:fldChar w:fldCharType="begin"/>
      </w:r>
      <w:r w:rsidR="00FC7F9F">
        <w:instrText xml:space="preserve"> SEQ Figure \* ARABIC </w:instrText>
      </w:r>
      <w:r w:rsidR="00FC7F9F">
        <w:fldChar w:fldCharType="separate"/>
      </w:r>
      <w:r w:rsidR="00F23C2C">
        <w:rPr>
          <w:noProof/>
        </w:rPr>
        <w:t>5</w:t>
      </w:r>
      <w:r w:rsidR="00FC7F9F">
        <w:rPr>
          <w:noProof/>
        </w:rPr>
        <w:fldChar w:fldCharType="end"/>
      </w:r>
      <w:bookmarkEnd w:id="5"/>
      <w:r>
        <w:t>. PRACH transmissions with narrow beam sweeping</w:t>
      </w:r>
    </w:p>
    <w:p w14:paraId="763BF9D8" w14:textId="003564B1" w:rsidR="006D78C9" w:rsidRPr="00275AED" w:rsidRDefault="006D78C9" w:rsidP="006D78C9">
      <w:pPr>
        <w:spacing w:before="240" w:after="0"/>
        <w:jc w:val="both"/>
        <w:rPr>
          <w:b/>
        </w:rPr>
      </w:pPr>
      <w:r w:rsidRPr="00B77606">
        <w:rPr>
          <w:b/>
        </w:rPr>
        <w:t xml:space="preserve">Observation </w:t>
      </w:r>
      <w:r w:rsidR="002E2CCB">
        <w:rPr>
          <w:b/>
        </w:rPr>
        <w:t>2</w:t>
      </w:r>
    </w:p>
    <w:p w14:paraId="75ECD9F6" w14:textId="3736E0A7" w:rsidR="006D78C9" w:rsidRDefault="00FE7106" w:rsidP="006D78C9">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w:t>
      </w:r>
      <w:r w:rsidR="0020624E">
        <w:rPr>
          <w:iCs/>
        </w:rPr>
        <w:t xml:space="preserve">PRACH transmission with narrow beam sweeping may help reduce access latency and improve reliability of PRACH </w:t>
      </w:r>
      <w:r>
        <w:rPr>
          <w:iCs/>
        </w:rPr>
        <w:t>detection</w:t>
      </w:r>
      <w:r w:rsidR="006D78C9">
        <w:rPr>
          <w:iCs/>
        </w:rPr>
        <w:t xml:space="preserve">.  </w:t>
      </w:r>
    </w:p>
    <w:p w14:paraId="5F30E830" w14:textId="77777777" w:rsidR="006D78C9" w:rsidRDefault="006D78C9" w:rsidP="00767CC6">
      <w:pPr>
        <w:overflowPunct/>
        <w:autoSpaceDE/>
        <w:autoSpaceDN/>
        <w:adjustRightInd/>
        <w:spacing w:before="60" w:after="0"/>
        <w:jc w:val="center"/>
        <w:textAlignment w:val="auto"/>
        <w:rPr>
          <w:iCs/>
          <w:lang w:val="en-GB"/>
        </w:rPr>
      </w:pPr>
    </w:p>
    <w:p w14:paraId="0CA2B890" w14:textId="59DACE91" w:rsidR="00210E45" w:rsidRDefault="00415C46" w:rsidP="004A2564">
      <w:pPr>
        <w:overflowPunct/>
        <w:autoSpaceDE/>
        <w:autoSpaceDN/>
        <w:adjustRightInd/>
        <w:spacing w:before="60" w:after="0"/>
        <w:jc w:val="both"/>
        <w:textAlignment w:val="auto"/>
        <w:rPr>
          <w:iCs/>
          <w:lang w:val="en-GB"/>
        </w:rPr>
      </w:pPr>
      <w:r>
        <w:rPr>
          <w:iCs/>
          <w:lang w:val="en-GB"/>
        </w:rPr>
        <w:t>For the Scenario 2, a</w:t>
      </w:r>
      <w:r w:rsidR="00045E4E">
        <w:rPr>
          <w:iCs/>
          <w:lang w:val="en-GB"/>
        </w:rPr>
        <w:t xml:space="preserve">s defined in UE feature list and </w:t>
      </w:r>
      <w:r w:rsidR="00660D17">
        <w:rPr>
          <w:iCs/>
          <w:lang w:val="en-GB"/>
        </w:rPr>
        <w:t>illustrated</w:t>
      </w:r>
      <w:r w:rsidR="00C66B33">
        <w:rPr>
          <w:iCs/>
          <w:lang w:val="en-GB"/>
        </w:rPr>
        <w:t xml:space="preserve"> in </w:t>
      </w:r>
      <w:r w:rsidR="00A071A5">
        <w:rPr>
          <w:iCs/>
          <w:lang w:val="en-GB"/>
        </w:rPr>
        <w:fldChar w:fldCharType="begin"/>
      </w:r>
      <w:r w:rsidR="00A071A5">
        <w:rPr>
          <w:iCs/>
          <w:lang w:val="en-GB"/>
        </w:rPr>
        <w:instrText xml:space="preserve"> REF _Ref114214773 \h </w:instrText>
      </w:r>
      <w:r w:rsidR="00A071A5">
        <w:rPr>
          <w:iCs/>
          <w:lang w:val="en-GB"/>
        </w:rPr>
      </w:r>
      <w:r w:rsidR="00A071A5">
        <w:rPr>
          <w:iCs/>
          <w:lang w:val="en-GB"/>
        </w:rPr>
        <w:fldChar w:fldCharType="separate"/>
      </w:r>
      <w:r w:rsidR="00F23C2C">
        <w:t xml:space="preserve">Table </w:t>
      </w:r>
      <w:r w:rsidR="00F23C2C">
        <w:rPr>
          <w:noProof/>
        </w:rPr>
        <w:t>1</w:t>
      </w:r>
      <w:r w:rsidR="00A071A5">
        <w:rPr>
          <w:iCs/>
          <w:lang w:val="en-GB"/>
        </w:rPr>
        <w:fldChar w:fldCharType="end"/>
      </w:r>
      <w:r w:rsidR="00812B9E">
        <w:rPr>
          <w:iCs/>
          <w:lang w:val="en-GB"/>
        </w:rPr>
        <w:t xml:space="preserve">, </w:t>
      </w:r>
      <w:r w:rsidR="00745064" w:rsidRPr="006C6E0F">
        <w:t>UE that fulfils the beam correspondence requirement with the uplink beam sweeping shall set the bit to 0</w:t>
      </w:r>
      <w:r w:rsidR="00745064">
        <w:t xml:space="preserve"> </w:t>
      </w:r>
      <w:r w:rsidR="00745064">
        <w:fldChar w:fldCharType="begin"/>
      </w:r>
      <w:r w:rsidR="00745064">
        <w:instrText xml:space="preserve"> REF _Ref114214531 \r \h </w:instrText>
      </w:r>
      <w:r w:rsidR="00745064">
        <w:fldChar w:fldCharType="separate"/>
      </w:r>
      <w:r w:rsidR="00F23C2C">
        <w:t>[8]</w:t>
      </w:r>
      <w:r w:rsidR="00745064">
        <w:fldChar w:fldCharType="end"/>
      </w:r>
      <w:r w:rsidR="00745064">
        <w:t>. This indicates that during in</w:t>
      </w:r>
      <w:r w:rsidR="003D6543">
        <w:t xml:space="preserve">itial access, UE may not support full beam correspondence. </w:t>
      </w:r>
    </w:p>
    <w:p w14:paraId="1D742F27" w14:textId="3AD9CB4A" w:rsidR="001574DB" w:rsidRDefault="001574DB" w:rsidP="00A77314">
      <w:pPr>
        <w:pStyle w:val="Caption"/>
        <w:keepNext/>
        <w:spacing w:before="240"/>
        <w:jc w:val="center"/>
      </w:pPr>
      <w:bookmarkStart w:id="6" w:name="_Ref114214773"/>
      <w:r>
        <w:t xml:space="preserve">Table </w:t>
      </w:r>
      <w:r w:rsidR="00FC7F9F">
        <w:fldChar w:fldCharType="begin"/>
      </w:r>
      <w:r w:rsidR="00FC7F9F">
        <w:instrText xml:space="preserve"> SEQ Table \* ARABIC </w:instrText>
      </w:r>
      <w:r w:rsidR="00FC7F9F">
        <w:fldChar w:fldCharType="separate"/>
      </w:r>
      <w:r w:rsidR="00F23C2C">
        <w:rPr>
          <w:noProof/>
        </w:rPr>
        <w:t>1</w:t>
      </w:r>
      <w:r w:rsidR="00FC7F9F">
        <w:rPr>
          <w:noProof/>
        </w:rPr>
        <w:fldChar w:fldCharType="end"/>
      </w:r>
      <w:bookmarkEnd w:id="6"/>
      <w:r>
        <w:t>. UE feature group for beam correspondence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014"/>
        <w:gridCol w:w="1170"/>
        <w:gridCol w:w="1260"/>
        <w:gridCol w:w="1080"/>
        <w:gridCol w:w="450"/>
        <w:gridCol w:w="900"/>
        <w:gridCol w:w="1080"/>
        <w:gridCol w:w="2520"/>
      </w:tblGrid>
      <w:tr w:rsidR="00320138" w:rsidRPr="006C6E0F" w14:paraId="2731239C" w14:textId="77777777" w:rsidTr="00320138">
        <w:tc>
          <w:tcPr>
            <w:tcW w:w="511" w:type="dxa"/>
          </w:tcPr>
          <w:p w14:paraId="56CE477F" w14:textId="77777777" w:rsidR="00320138" w:rsidRPr="006C6E0F" w:rsidRDefault="00320138" w:rsidP="00196C25">
            <w:pPr>
              <w:pStyle w:val="TAL"/>
            </w:pPr>
            <w:r w:rsidRPr="006C6E0F">
              <w:t>2-20</w:t>
            </w:r>
          </w:p>
        </w:tc>
        <w:tc>
          <w:tcPr>
            <w:tcW w:w="1014" w:type="dxa"/>
          </w:tcPr>
          <w:p w14:paraId="4299A45C" w14:textId="77777777" w:rsidR="00320138" w:rsidRPr="006C6E0F" w:rsidRDefault="00320138" w:rsidP="00196C25">
            <w:pPr>
              <w:pStyle w:val="TAL"/>
            </w:pPr>
            <w:r w:rsidRPr="006C6E0F">
              <w:t>Beam correspondence</w:t>
            </w:r>
          </w:p>
        </w:tc>
        <w:tc>
          <w:tcPr>
            <w:tcW w:w="1170" w:type="dxa"/>
          </w:tcPr>
          <w:p w14:paraId="1B43335E" w14:textId="77777777" w:rsidR="00320138" w:rsidRPr="006C6E0F" w:rsidRDefault="00320138" w:rsidP="00196C25">
            <w:pPr>
              <w:pStyle w:val="TAL"/>
            </w:pPr>
            <w:r w:rsidRPr="006C6E0F">
              <w:t>Support Beam correspondence</w:t>
            </w:r>
          </w:p>
        </w:tc>
        <w:tc>
          <w:tcPr>
            <w:tcW w:w="1260" w:type="dxa"/>
          </w:tcPr>
          <w:p w14:paraId="0116E52B" w14:textId="77777777" w:rsidR="00320138" w:rsidRPr="006C6E0F" w:rsidRDefault="00320138" w:rsidP="00196C25">
            <w:pPr>
              <w:pStyle w:val="TAL"/>
              <w:rPr>
                <w:i/>
              </w:rPr>
            </w:pPr>
            <w:proofErr w:type="spellStart"/>
            <w:r w:rsidRPr="006C6E0F">
              <w:rPr>
                <w:i/>
              </w:rPr>
              <w:t>beamCorrespondenceWithoutUL-BeamSweeping</w:t>
            </w:r>
            <w:proofErr w:type="spellEnd"/>
          </w:p>
        </w:tc>
        <w:tc>
          <w:tcPr>
            <w:tcW w:w="1080" w:type="dxa"/>
          </w:tcPr>
          <w:p w14:paraId="66625D70" w14:textId="77777777" w:rsidR="00320138" w:rsidRPr="006C6E0F" w:rsidRDefault="00320138" w:rsidP="00196C25">
            <w:pPr>
              <w:pStyle w:val="TAL"/>
              <w:rPr>
                <w:i/>
              </w:rPr>
            </w:pPr>
            <w:r w:rsidRPr="006C6E0F">
              <w:rPr>
                <w:i/>
              </w:rPr>
              <w:t>MIMO-</w:t>
            </w:r>
            <w:proofErr w:type="spellStart"/>
            <w:r w:rsidRPr="006C6E0F">
              <w:rPr>
                <w:i/>
              </w:rPr>
              <w:t>ParametersPerBand</w:t>
            </w:r>
            <w:proofErr w:type="spellEnd"/>
          </w:p>
        </w:tc>
        <w:tc>
          <w:tcPr>
            <w:tcW w:w="450" w:type="dxa"/>
          </w:tcPr>
          <w:p w14:paraId="66A78214" w14:textId="77777777" w:rsidR="00320138" w:rsidRPr="006C6E0F" w:rsidRDefault="00320138" w:rsidP="00196C25">
            <w:pPr>
              <w:pStyle w:val="TAL"/>
            </w:pPr>
            <w:r w:rsidRPr="006C6E0F">
              <w:t>No</w:t>
            </w:r>
          </w:p>
        </w:tc>
        <w:tc>
          <w:tcPr>
            <w:tcW w:w="900" w:type="dxa"/>
          </w:tcPr>
          <w:p w14:paraId="43363040" w14:textId="77777777" w:rsidR="00320138" w:rsidRPr="006C6E0F" w:rsidRDefault="00320138" w:rsidP="00196C25">
            <w:pPr>
              <w:pStyle w:val="TAL"/>
            </w:pPr>
            <w:r w:rsidRPr="006C6E0F">
              <w:t>Applicable only to FR2</w:t>
            </w:r>
          </w:p>
        </w:tc>
        <w:tc>
          <w:tcPr>
            <w:tcW w:w="1080" w:type="dxa"/>
          </w:tcPr>
          <w:p w14:paraId="10E5F22D" w14:textId="77777777" w:rsidR="00320138" w:rsidRPr="006C6E0F" w:rsidRDefault="00320138" w:rsidP="00196C25">
            <w:pPr>
              <w:pStyle w:val="TAL"/>
            </w:pPr>
            <w:r w:rsidRPr="006C6E0F">
              <w:t>Beam correspondence means each Tx port can be beamformed in a desirable direction but does not imply setting phase across ports.</w:t>
            </w:r>
          </w:p>
        </w:tc>
        <w:tc>
          <w:tcPr>
            <w:tcW w:w="2520" w:type="dxa"/>
          </w:tcPr>
          <w:p w14:paraId="6088638A" w14:textId="77777777" w:rsidR="00320138" w:rsidRPr="006C6E0F" w:rsidRDefault="00320138" w:rsidP="00196C25">
            <w:pPr>
              <w:pStyle w:val="TAL"/>
            </w:pPr>
            <w:r w:rsidRPr="006C6E0F">
              <w:t>Mandatory with capability signalling</w:t>
            </w:r>
          </w:p>
          <w:p w14:paraId="6B5F9200" w14:textId="77777777" w:rsidR="00320138" w:rsidRPr="006C6E0F" w:rsidRDefault="00320138" w:rsidP="00196C25">
            <w:pPr>
              <w:pStyle w:val="TAL"/>
            </w:pPr>
            <w:r w:rsidRPr="006C6E0F">
              <w:t>- UE that fulfils the beam correspondence requirement without the uplink beam sweeping shall set the bit to 1</w:t>
            </w:r>
          </w:p>
          <w:p w14:paraId="4C710748" w14:textId="77777777" w:rsidR="00320138" w:rsidRPr="006C6E0F" w:rsidRDefault="00320138" w:rsidP="00196C25">
            <w:pPr>
              <w:pStyle w:val="TAL"/>
            </w:pPr>
            <w:r w:rsidRPr="006C6E0F">
              <w:t>- UE that fulfils the beam correspondence requirement with the uplink beam sweeping shall set the bit to 0</w:t>
            </w:r>
          </w:p>
        </w:tc>
      </w:tr>
    </w:tbl>
    <w:p w14:paraId="208754B6" w14:textId="77777777" w:rsidR="005C6407" w:rsidRPr="00320138" w:rsidRDefault="005C6407" w:rsidP="004A2564">
      <w:pPr>
        <w:overflowPunct/>
        <w:autoSpaceDE/>
        <w:autoSpaceDN/>
        <w:adjustRightInd/>
        <w:spacing w:before="60" w:after="0"/>
        <w:jc w:val="both"/>
        <w:textAlignment w:val="auto"/>
        <w:rPr>
          <w:iCs/>
        </w:rPr>
      </w:pPr>
    </w:p>
    <w:p w14:paraId="00E6E545" w14:textId="369C00E4" w:rsidR="00EC4F5A" w:rsidRDefault="000401B9" w:rsidP="004A2564">
      <w:pPr>
        <w:overflowPunct/>
        <w:autoSpaceDE/>
        <w:autoSpaceDN/>
        <w:adjustRightInd/>
        <w:spacing w:before="60" w:after="0"/>
        <w:jc w:val="both"/>
        <w:textAlignment w:val="auto"/>
        <w:rPr>
          <w:iCs/>
        </w:rPr>
      </w:pPr>
      <w:r>
        <w:rPr>
          <w:iCs/>
          <w:lang w:val="en-GB"/>
        </w:rPr>
        <w:t xml:space="preserve">When UE is </w:t>
      </w:r>
      <w:r w:rsidR="006239F0">
        <w:rPr>
          <w:iCs/>
        </w:rPr>
        <w:t>not capable of full beam correspondence, Tx and Rx beam are not fully aligned</w:t>
      </w:r>
      <w:r w:rsidR="00FB4FC6">
        <w:rPr>
          <w:iCs/>
        </w:rPr>
        <w:t xml:space="preserve">, which indicates that the selected Rx beam for the corresponding SSB may not be the </w:t>
      </w:r>
      <w:r w:rsidR="00EC4F5A">
        <w:rPr>
          <w:iCs/>
        </w:rPr>
        <w:t>most suitable</w:t>
      </w:r>
      <w:r w:rsidR="00FB4FC6">
        <w:rPr>
          <w:iCs/>
        </w:rPr>
        <w:t xml:space="preserve"> Tx beam for PRACH transmission. I</w:t>
      </w:r>
      <w:r w:rsidR="00B02904">
        <w:rPr>
          <w:iCs/>
        </w:rPr>
        <w:t xml:space="preserve">f UE utilizes the </w:t>
      </w:r>
      <w:r w:rsidR="00DC79EC">
        <w:rPr>
          <w:iCs/>
        </w:rPr>
        <w:t xml:space="preserve">single Tx beam for PRACH transmission, gNB may not be able to detect the PRACH preamble due to Tx and Rx beam mis-alignment. In this case, it may be more beneficial to employ the PRACH beam sweeping </w:t>
      </w:r>
      <w:r w:rsidR="00BE2679">
        <w:rPr>
          <w:iCs/>
        </w:rPr>
        <w:t xml:space="preserve">at UE side before the </w:t>
      </w:r>
      <w:r w:rsidR="0077338D">
        <w:rPr>
          <w:iCs/>
        </w:rPr>
        <w:t xml:space="preserve">start of </w:t>
      </w:r>
      <w:r w:rsidR="00BE2679">
        <w:rPr>
          <w:iCs/>
        </w:rPr>
        <w:t xml:space="preserve">RAR monitoring window </w:t>
      </w:r>
      <w:r w:rsidR="00D36C52">
        <w:rPr>
          <w:iCs/>
        </w:rPr>
        <w:t xml:space="preserve">to improve the detection performance and </w:t>
      </w:r>
      <w:r w:rsidR="000C6559">
        <w:rPr>
          <w:iCs/>
        </w:rPr>
        <w:t>reduce the access latency</w:t>
      </w:r>
      <w:r w:rsidR="002A33C4">
        <w:rPr>
          <w:iCs/>
        </w:rPr>
        <w:t xml:space="preserve">, especially when considering </w:t>
      </w:r>
      <w:r w:rsidR="00533D37">
        <w:rPr>
          <w:iCs/>
        </w:rPr>
        <w:t xml:space="preserve">the scenario </w:t>
      </w:r>
      <w:r w:rsidR="002A33C4">
        <w:rPr>
          <w:iCs/>
        </w:rPr>
        <w:t xml:space="preserve">that narrow beam is </w:t>
      </w:r>
      <w:r w:rsidR="00B265C6">
        <w:rPr>
          <w:iCs/>
        </w:rPr>
        <w:t>applied for SSB transmission and PRACH detection</w:t>
      </w:r>
      <w:r w:rsidR="000C6559">
        <w:rPr>
          <w:iCs/>
        </w:rPr>
        <w:t xml:space="preserve">. </w:t>
      </w:r>
    </w:p>
    <w:p w14:paraId="4763B1FD" w14:textId="79BCF2B1" w:rsidR="009A5B2D" w:rsidRPr="00275AED" w:rsidRDefault="009A5B2D" w:rsidP="009A5B2D">
      <w:pPr>
        <w:spacing w:before="240" w:after="0"/>
        <w:jc w:val="both"/>
        <w:rPr>
          <w:b/>
        </w:rPr>
      </w:pPr>
      <w:r w:rsidRPr="00B77606">
        <w:rPr>
          <w:b/>
        </w:rPr>
        <w:t xml:space="preserve">Observation </w:t>
      </w:r>
      <w:r w:rsidR="002E2CCB">
        <w:rPr>
          <w:b/>
        </w:rPr>
        <w:t>3</w:t>
      </w:r>
    </w:p>
    <w:p w14:paraId="56B0140C" w14:textId="73A1B03F" w:rsidR="009A5B2D" w:rsidRDefault="009A5B2D" w:rsidP="009A5B2D">
      <w:pPr>
        <w:numPr>
          <w:ilvl w:val="0"/>
          <w:numId w:val="6"/>
        </w:numPr>
        <w:overflowPunct/>
        <w:autoSpaceDE/>
        <w:autoSpaceDN/>
        <w:adjustRightInd/>
        <w:spacing w:before="60" w:after="0"/>
        <w:ind w:left="288" w:hanging="288"/>
        <w:jc w:val="both"/>
        <w:textAlignment w:val="auto"/>
        <w:rPr>
          <w:iCs/>
        </w:rPr>
      </w:pPr>
      <w:r>
        <w:rPr>
          <w:iCs/>
        </w:rPr>
        <w:t xml:space="preserve">When UE is not capable </w:t>
      </w:r>
      <w:r w:rsidR="001A604D">
        <w:rPr>
          <w:iCs/>
        </w:rPr>
        <w:t xml:space="preserve">of full beam correspondence, it may be </w:t>
      </w:r>
      <w:r w:rsidR="00E05A52">
        <w:rPr>
          <w:iCs/>
        </w:rPr>
        <w:t>more beneficial to employ the PRACH beam sweeping</w:t>
      </w:r>
      <w:r w:rsidR="0077338D">
        <w:rPr>
          <w:iCs/>
        </w:rPr>
        <w:t xml:space="preserve"> </w:t>
      </w:r>
      <w:r w:rsidR="004B3297">
        <w:rPr>
          <w:iCs/>
        </w:rPr>
        <w:t xml:space="preserve">at UE side </w:t>
      </w:r>
      <w:r w:rsidR="0041713B">
        <w:rPr>
          <w:iCs/>
        </w:rPr>
        <w:t>to improve the detection performance and reduce the access latency</w:t>
      </w:r>
      <w:r>
        <w:rPr>
          <w:iCs/>
        </w:rPr>
        <w:t xml:space="preserve">.  </w:t>
      </w:r>
    </w:p>
    <w:p w14:paraId="5C06AE9F" w14:textId="49F93C0F" w:rsidR="006D3671" w:rsidRDefault="008C6899" w:rsidP="004A2564">
      <w:pPr>
        <w:overflowPunct/>
        <w:autoSpaceDE/>
        <w:autoSpaceDN/>
        <w:adjustRightInd/>
        <w:spacing w:before="60" w:after="0"/>
        <w:jc w:val="both"/>
        <w:textAlignment w:val="auto"/>
        <w:rPr>
          <w:iCs/>
          <w:lang w:val="en-GB"/>
        </w:rPr>
      </w:pPr>
      <w:r>
        <w:rPr>
          <w:iCs/>
          <w:lang w:val="en-GB"/>
        </w:rPr>
        <w:t xml:space="preserve"> </w:t>
      </w:r>
    </w:p>
    <w:p w14:paraId="2EC1C0E4" w14:textId="1A6793BE" w:rsidR="00BC2EAB" w:rsidRPr="00A36591" w:rsidRDefault="009D6B5C" w:rsidP="004A2564">
      <w:pPr>
        <w:overflowPunct/>
        <w:autoSpaceDE/>
        <w:autoSpaceDN/>
        <w:adjustRightInd/>
        <w:spacing w:before="60" w:after="0"/>
        <w:jc w:val="both"/>
        <w:textAlignment w:val="auto"/>
        <w:rPr>
          <w:iCs/>
          <w:lang w:val="en-GB"/>
        </w:rPr>
      </w:pPr>
      <w:r w:rsidRPr="00A36591">
        <w:rPr>
          <w:iCs/>
          <w:lang w:val="en-GB"/>
        </w:rPr>
        <w:t xml:space="preserve">Note that for multiple PRACH transmission with different beams, two options can be further considered, which depends on whether </w:t>
      </w:r>
      <w:r w:rsidR="00BC2EAB" w:rsidRPr="00A36591">
        <w:rPr>
          <w:iCs/>
          <w:lang w:val="en-GB"/>
        </w:rPr>
        <w:t xml:space="preserve">the ROs used for the multiple PRACH transmissions are associated with same or different SSBs. </w:t>
      </w:r>
      <w:r w:rsidR="00D951EF" w:rsidRPr="00A36591">
        <w:rPr>
          <w:iCs/>
          <w:lang w:val="en-GB"/>
        </w:rPr>
        <w:t xml:space="preserve">It is evident that when multiple PRACH transmissions are associated with different SSBs, substantial specification impact, e.g., the SSB and RO association, </w:t>
      </w:r>
      <w:r w:rsidR="003C6E6E" w:rsidRPr="00A36591">
        <w:rPr>
          <w:iCs/>
          <w:lang w:val="en-GB"/>
        </w:rPr>
        <w:t xml:space="preserve">determination of </w:t>
      </w:r>
      <w:r w:rsidR="00297CF1" w:rsidRPr="00A36591">
        <w:rPr>
          <w:iCs/>
          <w:lang w:val="en-GB"/>
        </w:rPr>
        <w:t xml:space="preserve">QCL assumption for RAR monitoring, etc., can be expected. </w:t>
      </w:r>
      <w:r w:rsidR="00743DED" w:rsidRPr="00A36591">
        <w:rPr>
          <w:iCs/>
          <w:lang w:val="en-GB"/>
        </w:rPr>
        <w:t xml:space="preserve">On the contrary, </w:t>
      </w:r>
      <w:r w:rsidR="00AA463D" w:rsidRPr="00A36591">
        <w:rPr>
          <w:iCs/>
          <w:lang w:val="en-GB"/>
        </w:rPr>
        <w:t xml:space="preserve">in case of multiple PRACH transmissions on ROs associated with same SSB, </w:t>
      </w:r>
      <w:r w:rsidR="0077242C" w:rsidRPr="00A36591">
        <w:rPr>
          <w:iCs/>
          <w:lang w:val="en-GB"/>
        </w:rPr>
        <w:t xml:space="preserve">the design for multiple PRACH transmissions with same </w:t>
      </w:r>
      <w:r w:rsidR="00C7631A">
        <w:rPr>
          <w:iCs/>
          <w:lang w:val="en-GB"/>
        </w:rPr>
        <w:t xml:space="preserve">Tx </w:t>
      </w:r>
      <w:r w:rsidR="0077242C" w:rsidRPr="00A36591">
        <w:rPr>
          <w:iCs/>
          <w:lang w:val="en-GB"/>
        </w:rPr>
        <w:t xml:space="preserve">beam can be largely reused, which can help minimize specification effort. </w:t>
      </w:r>
    </w:p>
    <w:p w14:paraId="727045AF" w14:textId="785C67C4" w:rsidR="00502D99" w:rsidRPr="00A36591" w:rsidRDefault="009164D6" w:rsidP="00F673CE">
      <w:pPr>
        <w:overflowPunct/>
        <w:autoSpaceDE/>
        <w:autoSpaceDN/>
        <w:adjustRightInd/>
        <w:spacing w:before="120" w:after="0"/>
        <w:jc w:val="both"/>
        <w:textAlignment w:val="auto"/>
        <w:rPr>
          <w:iCs/>
          <w:lang w:val="en-GB"/>
        </w:rPr>
      </w:pPr>
      <w:r w:rsidRPr="00A36591">
        <w:rPr>
          <w:iCs/>
          <w:lang w:val="en-GB"/>
        </w:rPr>
        <w:t xml:space="preserve">Based on the discussions above, considering </w:t>
      </w:r>
      <w:r w:rsidR="00FF0B07" w:rsidRPr="00A36591">
        <w:rPr>
          <w:iCs/>
          <w:lang w:val="en-GB"/>
        </w:rPr>
        <w:t>the specification impact</w:t>
      </w:r>
      <w:r w:rsidR="00AE4E2D">
        <w:rPr>
          <w:iCs/>
          <w:lang w:val="en-GB"/>
        </w:rPr>
        <w:t xml:space="preserve">, and </w:t>
      </w:r>
      <w:r w:rsidRPr="00A36591">
        <w:rPr>
          <w:iCs/>
          <w:lang w:val="en-GB"/>
        </w:rPr>
        <w:t>the benefits of access latency reduction</w:t>
      </w:r>
      <w:r w:rsidR="00FF0B07" w:rsidRPr="00A36591">
        <w:rPr>
          <w:iCs/>
          <w:lang w:val="en-GB"/>
        </w:rPr>
        <w:t xml:space="preserve"> and </w:t>
      </w:r>
      <w:r w:rsidRPr="00A36591">
        <w:rPr>
          <w:iCs/>
          <w:lang w:val="en-GB"/>
        </w:rPr>
        <w:t xml:space="preserve">improved detection performance, in our view, </w:t>
      </w:r>
      <w:r w:rsidR="0015749F" w:rsidRPr="00A36591">
        <w:rPr>
          <w:iCs/>
        </w:rPr>
        <w:t>at least the multiple PRACH transmission on ROs associated with same SSB</w:t>
      </w:r>
      <w:r w:rsidR="00B06468">
        <w:rPr>
          <w:iCs/>
        </w:rPr>
        <w:t>/CSI-RS</w:t>
      </w:r>
      <w:r w:rsidR="0015749F" w:rsidRPr="00A36591">
        <w:rPr>
          <w:iCs/>
        </w:rPr>
        <w:t xml:space="preserve"> can be supported </w:t>
      </w:r>
      <w:r w:rsidR="00514401" w:rsidRPr="00A36591">
        <w:rPr>
          <w:iCs/>
        </w:rPr>
        <w:t xml:space="preserve">for </w:t>
      </w:r>
      <w:r w:rsidRPr="00A36591">
        <w:rPr>
          <w:iCs/>
        </w:rPr>
        <w:t xml:space="preserve">multiple PRACH transmissions with different </w:t>
      </w:r>
      <w:r w:rsidR="00A27638">
        <w:rPr>
          <w:iCs/>
        </w:rPr>
        <w:t xml:space="preserve">Tx </w:t>
      </w:r>
      <w:r w:rsidRPr="00A36591">
        <w:rPr>
          <w:iCs/>
        </w:rPr>
        <w:t>beams in Rel-18.</w:t>
      </w:r>
    </w:p>
    <w:p w14:paraId="15C4E273" w14:textId="3A860E6F" w:rsidR="004A2564" w:rsidRPr="001566CB" w:rsidRDefault="004A2564" w:rsidP="001566CB">
      <w:pPr>
        <w:spacing w:before="240" w:after="0"/>
        <w:jc w:val="both"/>
        <w:rPr>
          <w:b/>
        </w:rPr>
      </w:pPr>
      <w:r w:rsidRPr="001566CB">
        <w:rPr>
          <w:b/>
        </w:rPr>
        <w:t xml:space="preserve">Proposal </w:t>
      </w:r>
      <w:r w:rsidR="002F4EA4">
        <w:rPr>
          <w:b/>
        </w:rPr>
        <w:t>1</w:t>
      </w:r>
      <w:r w:rsidR="0068391A">
        <w:rPr>
          <w:b/>
        </w:rPr>
        <w:t>1</w:t>
      </w:r>
      <w:r w:rsidRPr="001566CB">
        <w:rPr>
          <w:b/>
        </w:rPr>
        <w:t>:</w:t>
      </w:r>
    </w:p>
    <w:p w14:paraId="3D301B3D" w14:textId="21E571AB" w:rsidR="004A2564" w:rsidRPr="004A2564" w:rsidRDefault="008C0C3C" w:rsidP="00E02BE0">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sidR="00CE3CBA">
        <w:rPr>
          <w:iCs/>
        </w:rPr>
        <w:t xml:space="preserve">Tx </w:t>
      </w:r>
      <w:r w:rsidRPr="008C0C3C">
        <w:rPr>
          <w:iCs/>
        </w:rPr>
        <w:t>beams</w:t>
      </w:r>
      <w:r>
        <w:rPr>
          <w:iCs/>
        </w:rPr>
        <w:t>,</w:t>
      </w:r>
      <w:r w:rsidRPr="008C0C3C">
        <w:rPr>
          <w:iCs/>
        </w:rPr>
        <w:t xml:space="preserve"> </w:t>
      </w:r>
      <w:r w:rsidR="00681BD0">
        <w:rPr>
          <w:iCs/>
        </w:rPr>
        <w:t>the multiple PRACH transmission on ROs associated with same SSB</w:t>
      </w:r>
      <w:r w:rsidR="00B06468">
        <w:rPr>
          <w:iCs/>
        </w:rPr>
        <w:t>/CSI-RS</w:t>
      </w:r>
      <w:r w:rsidR="00B62866">
        <w:rPr>
          <w:iCs/>
        </w:rPr>
        <w:t xml:space="preserve"> can be supported</w:t>
      </w:r>
      <w:r w:rsidR="00877891">
        <w:rPr>
          <w:iCs/>
        </w:rPr>
        <w:t xml:space="preserve"> in Rel-18</w:t>
      </w:r>
      <w:r w:rsidR="004A2564" w:rsidRPr="004A2564">
        <w:rPr>
          <w:iCs/>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53B9E21D" w:rsidR="00B14C2C" w:rsidRPr="00B8641A" w:rsidRDefault="00B14C2C" w:rsidP="00B14C2C">
      <w:pPr>
        <w:jc w:val="both"/>
      </w:pPr>
      <w:r w:rsidRPr="00B8641A">
        <w:t xml:space="preserve">In this contribution, we </w:t>
      </w:r>
      <w:r w:rsidRPr="00B8641A">
        <w:rPr>
          <w:lang w:eastAsia="zh-CN"/>
        </w:rPr>
        <w:t xml:space="preserve">presented our views on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06366631" w14:textId="77777777" w:rsidR="004137CF" w:rsidRPr="00275AED" w:rsidRDefault="004137CF" w:rsidP="004137CF">
      <w:pPr>
        <w:spacing w:before="240" w:after="0"/>
        <w:jc w:val="both"/>
        <w:rPr>
          <w:b/>
        </w:rPr>
      </w:pPr>
      <w:r w:rsidRPr="00B77606">
        <w:rPr>
          <w:b/>
        </w:rPr>
        <w:t xml:space="preserve">Observation </w:t>
      </w:r>
      <w:r>
        <w:rPr>
          <w:b/>
        </w:rPr>
        <w:t>1</w:t>
      </w:r>
    </w:p>
    <w:p w14:paraId="6FFB1ED2" w14:textId="3B5E258A" w:rsidR="004137CF" w:rsidRDefault="004137CF" w:rsidP="004137CF">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2A91EF87" w14:textId="77777777" w:rsidR="0067725C" w:rsidRPr="00275AED" w:rsidRDefault="0067725C" w:rsidP="0067725C">
      <w:pPr>
        <w:spacing w:before="240" w:after="0"/>
        <w:jc w:val="both"/>
        <w:rPr>
          <w:b/>
        </w:rPr>
      </w:pPr>
      <w:r w:rsidRPr="00B77606">
        <w:rPr>
          <w:b/>
        </w:rPr>
        <w:t xml:space="preserve">Observation </w:t>
      </w:r>
      <w:r>
        <w:rPr>
          <w:b/>
        </w:rPr>
        <w:t>2</w:t>
      </w:r>
    </w:p>
    <w:p w14:paraId="3B9EC86A" w14:textId="77777777" w:rsidR="0067725C" w:rsidRDefault="0067725C" w:rsidP="0067725C">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PRACH transmission with narrow beam sweeping may help reduce access latency and improve reliability of PRACH detection.  </w:t>
      </w:r>
    </w:p>
    <w:p w14:paraId="33198714" w14:textId="77777777" w:rsidR="008179B9" w:rsidRPr="00275AED" w:rsidRDefault="008179B9" w:rsidP="008179B9">
      <w:pPr>
        <w:spacing w:before="240" w:after="0"/>
        <w:jc w:val="both"/>
        <w:rPr>
          <w:b/>
        </w:rPr>
      </w:pPr>
      <w:r w:rsidRPr="00B77606">
        <w:rPr>
          <w:b/>
        </w:rPr>
        <w:t xml:space="preserve">Observation </w:t>
      </w:r>
      <w:r>
        <w:rPr>
          <w:b/>
        </w:rPr>
        <w:t>3</w:t>
      </w:r>
    </w:p>
    <w:p w14:paraId="755FE06E" w14:textId="77777777" w:rsidR="008179B9" w:rsidRDefault="008179B9" w:rsidP="008179B9">
      <w:pPr>
        <w:numPr>
          <w:ilvl w:val="0"/>
          <w:numId w:val="6"/>
        </w:numPr>
        <w:overflowPunct/>
        <w:autoSpaceDE/>
        <w:autoSpaceDN/>
        <w:adjustRightInd/>
        <w:spacing w:before="60" w:after="0"/>
        <w:ind w:left="288" w:hanging="288"/>
        <w:jc w:val="both"/>
        <w:textAlignment w:val="auto"/>
        <w:rPr>
          <w:iCs/>
        </w:rPr>
      </w:pPr>
      <w:r>
        <w:rPr>
          <w:iCs/>
        </w:rPr>
        <w:t xml:space="preserve">When UE is not capable of full beam correspondence, it may be more beneficial to employ the PRACH beam sweeping at UE side to improve the detection performance and reduce the access latency.  </w:t>
      </w:r>
    </w:p>
    <w:p w14:paraId="0F50EA40" w14:textId="77777777" w:rsidR="00943935" w:rsidRPr="00275AED" w:rsidRDefault="00943935" w:rsidP="00943935">
      <w:pPr>
        <w:spacing w:before="240" w:after="0"/>
        <w:jc w:val="both"/>
        <w:rPr>
          <w:b/>
        </w:rPr>
      </w:pPr>
      <w:r>
        <w:rPr>
          <w:b/>
        </w:rPr>
        <w:t>Proposal 1</w:t>
      </w:r>
    </w:p>
    <w:p w14:paraId="2E37514C" w14:textId="77777777" w:rsidR="00943935" w:rsidRDefault="00943935" w:rsidP="00943935">
      <w:pPr>
        <w:numPr>
          <w:ilvl w:val="0"/>
          <w:numId w:val="6"/>
        </w:numPr>
        <w:overflowPunct/>
        <w:autoSpaceDE/>
        <w:autoSpaceDN/>
        <w:adjustRightInd/>
        <w:spacing w:before="60" w:after="0"/>
        <w:ind w:left="288" w:hanging="288"/>
        <w:jc w:val="both"/>
        <w:textAlignment w:val="auto"/>
        <w:rPr>
          <w:iCs/>
        </w:rPr>
      </w:pPr>
      <w:r>
        <w:t>Multiple PRACH transmissions are applied for all short PRACH formats and PRACH format 0</w:t>
      </w:r>
      <w:r>
        <w:rPr>
          <w:iCs/>
        </w:rPr>
        <w:t xml:space="preserve">. </w:t>
      </w:r>
    </w:p>
    <w:p w14:paraId="1B36A55B" w14:textId="77777777" w:rsidR="00943935" w:rsidRDefault="00943935" w:rsidP="00943935">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both CFRA and CBRA. </w:t>
      </w:r>
    </w:p>
    <w:p w14:paraId="2AD28680" w14:textId="77777777" w:rsidR="00EB63AF" w:rsidRPr="001C052F" w:rsidRDefault="00EB63AF" w:rsidP="00EB63AF">
      <w:pPr>
        <w:spacing w:before="240" w:after="0"/>
        <w:jc w:val="both"/>
        <w:rPr>
          <w:b/>
        </w:rPr>
      </w:pPr>
      <w:r w:rsidRPr="001C052F">
        <w:rPr>
          <w:b/>
        </w:rPr>
        <w:t>Proposal 2</w:t>
      </w:r>
    </w:p>
    <w:p w14:paraId="697EB896" w14:textId="77777777" w:rsidR="00EB63AF" w:rsidRPr="001C052F" w:rsidRDefault="00EB63AF" w:rsidP="00EB63AF">
      <w:pPr>
        <w:numPr>
          <w:ilvl w:val="0"/>
          <w:numId w:val="6"/>
        </w:numPr>
        <w:overflowPunct/>
        <w:autoSpaceDE/>
        <w:autoSpaceDN/>
        <w:adjustRightInd/>
        <w:spacing w:before="60" w:after="0"/>
        <w:ind w:left="288" w:hanging="288"/>
        <w:jc w:val="both"/>
        <w:textAlignment w:val="auto"/>
        <w:rPr>
          <w:iCs/>
        </w:rPr>
      </w:pPr>
      <w:r w:rsidRPr="001C052F">
        <w:t>RAN1 to confirm the following working assumptions</w:t>
      </w:r>
    </w:p>
    <w:p w14:paraId="3D7C3566" w14:textId="77777777" w:rsidR="00EB63AF" w:rsidRPr="001C052F" w:rsidRDefault="00EB63AF" w:rsidP="00EB63AF">
      <w:pPr>
        <w:numPr>
          <w:ilvl w:val="1"/>
          <w:numId w:val="6"/>
        </w:numPr>
        <w:overflowPunct/>
        <w:autoSpaceDE/>
        <w:autoSpaceDN/>
        <w:adjustRightInd/>
        <w:spacing w:before="60" w:after="0"/>
        <w:ind w:left="864" w:hanging="432"/>
        <w:jc w:val="both"/>
        <w:textAlignment w:val="auto"/>
        <w:rPr>
          <w:iCs/>
        </w:rPr>
      </w:pPr>
      <w:r w:rsidRPr="001C052F">
        <w:rPr>
          <w:iCs/>
        </w:rPr>
        <w:t>For multiple PRACH transmissions with same Tx beam, to differentiate the multiple PRACH transmissions with single PRACH transmission, at least support that multiple PRACH are transmitted on separate ROs.</w:t>
      </w:r>
    </w:p>
    <w:p w14:paraId="61195AE7" w14:textId="77777777" w:rsidR="00EB63AF" w:rsidRPr="001C052F" w:rsidRDefault="00EB63AF" w:rsidP="00EB63AF">
      <w:pPr>
        <w:numPr>
          <w:ilvl w:val="1"/>
          <w:numId w:val="6"/>
        </w:numPr>
        <w:overflowPunct/>
        <w:autoSpaceDE/>
        <w:autoSpaceDN/>
        <w:adjustRightInd/>
        <w:spacing w:before="60" w:after="0"/>
        <w:ind w:left="864" w:hanging="432"/>
        <w:jc w:val="both"/>
        <w:textAlignment w:val="auto"/>
        <w:rPr>
          <w:iCs/>
        </w:rPr>
      </w:pPr>
      <w:r w:rsidRPr="001C052F">
        <w:rPr>
          <w:iCs/>
        </w:rPr>
        <w:t>For multiple PRACH transmissions with same Tx beam, to differentiate the multiple PRACH transmissions with single PRACH transmission, support that multiple PRACH are transmitted with separate preamble on shared ROs.</w:t>
      </w:r>
    </w:p>
    <w:p w14:paraId="755D2EC8" w14:textId="77777777" w:rsidR="00B068FA" w:rsidRPr="004C02CE" w:rsidRDefault="00B068FA" w:rsidP="00B068FA">
      <w:pPr>
        <w:spacing w:before="240" w:after="0"/>
        <w:jc w:val="both"/>
        <w:rPr>
          <w:b/>
        </w:rPr>
      </w:pPr>
      <w:r w:rsidRPr="004C02CE">
        <w:rPr>
          <w:b/>
        </w:rPr>
        <w:t xml:space="preserve">Proposal </w:t>
      </w:r>
      <w:r>
        <w:rPr>
          <w:b/>
        </w:rPr>
        <w:t>3</w:t>
      </w:r>
    </w:p>
    <w:p w14:paraId="12D8929D" w14:textId="77777777" w:rsidR="00B068FA" w:rsidRDefault="00B068FA" w:rsidP="00B068FA">
      <w:pPr>
        <w:numPr>
          <w:ilvl w:val="0"/>
          <w:numId w:val="6"/>
        </w:numPr>
        <w:overflowPunct/>
        <w:autoSpaceDE/>
        <w:autoSpaceDN/>
        <w:adjustRightInd/>
        <w:spacing w:before="60" w:after="0"/>
        <w:ind w:left="288" w:hanging="288"/>
        <w:jc w:val="both"/>
        <w:textAlignment w:val="auto"/>
      </w:pPr>
      <w:r>
        <w:t>To differentiate multiple PRACH transmission with different number of multiple PRACH transmissions, only shared PRACH occasions with separate preamble are supported</w:t>
      </w:r>
      <w:r w:rsidRPr="00C12830">
        <w:t xml:space="preserve">. </w:t>
      </w:r>
    </w:p>
    <w:p w14:paraId="197D5081" w14:textId="77777777" w:rsidR="00B068FA" w:rsidRDefault="00B068FA" w:rsidP="00B068FA">
      <w:pPr>
        <w:numPr>
          <w:ilvl w:val="0"/>
          <w:numId w:val="6"/>
        </w:numPr>
        <w:overflowPunct/>
        <w:autoSpaceDE/>
        <w:autoSpaceDN/>
        <w:adjustRightInd/>
        <w:spacing w:before="60" w:after="0"/>
        <w:ind w:left="288" w:hanging="288"/>
        <w:jc w:val="both"/>
        <w:textAlignment w:val="auto"/>
      </w:pPr>
      <w:r>
        <w:t xml:space="preserve">Repetition level ramping is supported when more than one number of multiple PRACH transmissions is configured. </w:t>
      </w:r>
    </w:p>
    <w:p w14:paraId="5F45FC9C" w14:textId="77777777" w:rsidR="00D01493" w:rsidRPr="004C02CE" w:rsidRDefault="00D01493" w:rsidP="00D01493">
      <w:pPr>
        <w:spacing w:before="240" w:after="0"/>
        <w:jc w:val="both"/>
        <w:rPr>
          <w:b/>
        </w:rPr>
      </w:pPr>
      <w:r w:rsidRPr="004C02CE">
        <w:rPr>
          <w:b/>
        </w:rPr>
        <w:t xml:space="preserve">Proposal </w:t>
      </w:r>
      <w:r>
        <w:rPr>
          <w:b/>
        </w:rPr>
        <w:t>4</w:t>
      </w:r>
    </w:p>
    <w:p w14:paraId="1AF8C9A9" w14:textId="77777777" w:rsidR="00D01493" w:rsidRDefault="00D01493" w:rsidP="00D01493">
      <w:pPr>
        <w:numPr>
          <w:ilvl w:val="0"/>
          <w:numId w:val="6"/>
        </w:numPr>
        <w:overflowPunct/>
        <w:autoSpaceDE/>
        <w:autoSpaceDN/>
        <w:adjustRightInd/>
        <w:spacing w:before="60" w:after="0"/>
        <w:ind w:left="288" w:hanging="288"/>
        <w:jc w:val="both"/>
        <w:textAlignment w:val="auto"/>
      </w:pPr>
      <w:r>
        <w:t>Multiple SSB-RSRP thresholds are used to determine the number of multiple PRACH transmissions if multiple values are configured</w:t>
      </w:r>
      <w:r w:rsidRPr="00C12830">
        <w:t xml:space="preserve">. </w:t>
      </w:r>
    </w:p>
    <w:p w14:paraId="555D1BD4" w14:textId="77777777" w:rsidR="00D01493" w:rsidRPr="00C12830" w:rsidRDefault="00D01493" w:rsidP="00D01493">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p>
    <w:p w14:paraId="78792A21" w14:textId="77777777" w:rsidR="0090184A" w:rsidRPr="00275AED" w:rsidRDefault="0090184A" w:rsidP="0090184A">
      <w:pPr>
        <w:spacing w:before="240" w:after="0"/>
        <w:jc w:val="both"/>
        <w:rPr>
          <w:b/>
        </w:rPr>
      </w:pPr>
      <w:r>
        <w:rPr>
          <w:b/>
        </w:rPr>
        <w:t>Proposal 5</w:t>
      </w:r>
    </w:p>
    <w:p w14:paraId="5B523E74" w14:textId="77777777" w:rsidR="0090184A" w:rsidRPr="005D51CC" w:rsidRDefault="0090184A" w:rsidP="0090184A">
      <w:pPr>
        <w:numPr>
          <w:ilvl w:val="0"/>
          <w:numId w:val="6"/>
        </w:numPr>
        <w:overflowPunct/>
        <w:autoSpaceDE/>
        <w:autoSpaceDN/>
        <w:adjustRightInd/>
        <w:spacing w:before="60" w:after="0"/>
        <w:ind w:left="288" w:hanging="288"/>
        <w:jc w:val="both"/>
        <w:textAlignment w:val="auto"/>
        <w:rPr>
          <w:iCs/>
        </w:rPr>
      </w:pPr>
      <w:r w:rsidRPr="005D51CC">
        <w:rPr>
          <w:iCs/>
        </w:rPr>
        <w:t xml:space="preserve">For multiple PRACH transmission with same Tx beam, </w:t>
      </w:r>
    </w:p>
    <w:p w14:paraId="7D32DBC0" w14:textId="77777777" w:rsidR="0090184A" w:rsidRPr="005D51CC" w:rsidRDefault="0090184A" w:rsidP="0090184A">
      <w:pPr>
        <w:numPr>
          <w:ilvl w:val="1"/>
          <w:numId w:val="6"/>
        </w:numPr>
        <w:overflowPunct/>
        <w:autoSpaceDE/>
        <w:autoSpaceDN/>
        <w:adjustRightInd/>
        <w:spacing w:before="60" w:after="0"/>
        <w:ind w:left="864" w:hanging="432"/>
        <w:jc w:val="both"/>
        <w:textAlignment w:val="auto"/>
        <w:rPr>
          <w:iCs/>
        </w:rPr>
      </w:pPr>
      <w:r w:rsidRPr="005D51CC">
        <w:rPr>
          <w:iCs/>
        </w:rPr>
        <w:t xml:space="preserve">Frequency hopping is supported for the multiple PRACH transmissions. </w:t>
      </w:r>
    </w:p>
    <w:p w14:paraId="23255F5F" w14:textId="7A4673B3" w:rsidR="0090184A" w:rsidRPr="005D51CC" w:rsidRDefault="0090184A" w:rsidP="0090184A">
      <w:pPr>
        <w:numPr>
          <w:ilvl w:val="1"/>
          <w:numId w:val="6"/>
        </w:numPr>
        <w:overflowPunct/>
        <w:autoSpaceDE/>
        <w:autoSpaceDN/>
        <w:adjustRightInd/>
        <w:spacing w:before="60" w:after="0"/>
        <w:ind w:left="864" w:hanging="432"/>
        <w:jc w:val="both"/>
        <w:textAlignment w:val="auto"/>
        <w:rPr>
          <w:iCs/>
        </w:rPr>
      </w:pPr>
      <w:r w:rsidRPr="005D51CC">
        <w:rPr>
          <w:iCs/>
        </w:rPr>
        <w:t xml:space="preserve">Multiple PRACH transmission are not located </w:t>
      </w:r>
      <w:r w:rsidR="00060BAC">
        <w:rPr>
          <w:iCs/>
        </w:rPr>
        <w:t>at</w:t>
      </w:r>
      <w:r w:rsidR="00060BAC" w:rsidRPr="005D51CC">
        <w:rPr>
          <w:iCs/>
        </w:rPr>
        <w:t xml:space="preserve"> </w:t>
      </w:r>
      <w:r w:rsidRPr="005D51CC">
        <w:rPr>
          <w:iCs/>
        </w:rPr>
        <w:t xml:space="preserve">the same time instances. </w:t>
      </w:r>
    </w:p>
    <w:p w14:paraId="142864A7" w14:textId="77777777" w:rsidR="005E6F6F" w:rsidRPr="00275AED" w:rsidRDefault="005E6F6F" w:rsidP="005E6F6F">
      <w:pPr>
        <w:spacing w:before="240" w:after="0"/>
        <w:jc w:val="both"/>
        <w:rPr>
          <w:b/>
        </w:rPr>
      </w:pPr>
      <w:r>
        <w:rPr>
          <w:b/>
        </w:rPr>
        <w:t>Proposal 6</w:t>
      </w:r>
    </w:p>
    <w:p w14:paraId="6CAA2153" w14:textId="77777777" w:rsidR="005E6F6F" w:rsidRDefault="005E6F6F" w:rsidP="005E6F6F">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RACH attempt are not supported. </w:t>
      </w:r>
    </w:p>
    <w:p w14:paraId="0D3B141C" w14:textId="77777777" w:rsidR="00610F5E" w:rsidRPr="00275AED" w:rsidRDefault="00610F5E" w:rsidP="00610F5E">
      <w:pPr>
        <w:spacing w:before="240" w:after="0"/>
        <w:jc w:val="both"/>
        <w:rPr>
          <w:b/>
        </w:rPr>
      </w:pPr>
      <w:r>
        <w:rPr>
          <w:b/>
        </w:rPr>
        <w:t>Proposal 7</w:t>
      </w:r>
    </w:p>
    <w:p w14:paraId="2E7F2335" w14:textId="77777777" w:rsidR="00610F5E" w:rsidRDefault="00610F5E" w:rsidP="00610F5E">
      <w:pPr>
        <w:numPr>
          <w:ilvl w:val="0"/>
          <w:numId w:val="6"/>
        </w:numPr>
        <w:overflowPunct/>
        <w:autoSpaceDE/>
        <w:autoSpaceDN/>
        <w:adjustRightInd/>
        <w:spacing w:before="60" w:after="0"/>
        <w:ind w:left="288" w:hanging="288"/>
        <w:jc w:val="both"/>
        <w:textAlignment w:val="auto"/>
        <w:rPr>
          <w:iCs/>
        </w:rPr>
      </w:pPr>
      <w:r>
        <w:rPr>
          <w:iCs/>
        </w:rPr>
        <w:t xml:space="preserve">Existing association rule between SSB and RO can be reused for association between SSB and RO group. </w:t>
      </w:r>
    </w:p>
    <w:p w14:paraId="5E766219" w14:textId="77777777" w:rsidR="00610F5E" w:rsidRDefault="00610F5E" w:rsidP="00610F5E">
      <w:pPr>
        <w:numPr>
          <w:ilvl w:val="0"/>
          <w:numId w:val="6"/>
        </w:numPr>
        <w:overflowPunct/>
        <w:autoSpaceDE/>
        <w:autoSpaceDN/>
        <w:adjustRightInd/>
        <w:spacing w:before="60" w:after="0"/>
        <w:ind w:left="288" w:hanging="288"/>
        <w:jc w:val="both"/>
        <w:textAlignment w:val="auto"/>
        <w:rPr>
          <w:iCs/>
        </w:rPr>
      </w:pPr>
      <w:r w:rsidRPr="00657B01">
        <w:rPr>
          <w:iCs/>
        </w:rPr>
        <w:t>In case of s</w:t>
      </w:r>
      <w:r>
        <w:rPr>
          <w:iCs/>
        </w:rPr>
        <w:t>eparate preamble on s</w:t>
      </w:r>
      <w:r w:rsidRPr="00657B01">
        <w:rPr>
          <w:iCs/>
        </w:rPr>
        <w:t xml:space="preserve">hared </w:t>
      </w:r>
      <w:r>
        <w:rPr>
          <w:iCs/>
        </w:rPr>
        <w:t>ROs</w:t>
      </w:r>
      <w:r w:rsidRPr="00657B01">
        <w:rPr>
          <w:iCs/>
        </w:rPr>
        <w:t xml:space="preserve"> </w:t>
      </w:r>
      <w:r>
        <w:rPr>
          <w:iCs/>
        </w:rPr>
        <w:t>for differentiation of single and multiple PRACH transmissions</w:t>
      </w:r>
      <w:r w:rsidRPr="00657B01">
        <w:rPr>
          <w:iCs/>
        </w:rPr>
        <w:t xml:space="preserve">, </w:t>
      </w:r>
      <w:r>
        <w:rPr>
          <w:iCs/>
        </w:rPr>
        <w:t>ROs</w:t>
      </w:r>
      <w:r w:rsidRPr="00657B01">
        <w:rPr>
          <w:iCs/>
        </w:rPr>
        <w:t xml:space="preserve"> used for </w:t>
      </w:r>
      <w:r>
        <w:rPr>
          <w:iCs/>
        </w:rPr>
        <w:t>multiple PRACH transmissions</w:t>
      </w:r>
      <w:r w:rsidRPr="00657B01">
        <w:rPr>
          <w:iCs/>
        </w:rPr>
        <w:t xml:space="preserve"> can be the ones mapped to a same SSB after </w:t>
      </w:r>
      <w:r>
        <w:rPr>
          <w:iCs/>
        </w:rPr>
        <w:t>ROs</w:t>
      </w:r>
      <w:r w:rsidRPr="00657B01">
        <w:rPr>
          <w:iCs/>
        </w:rPr>
        <w:t xml:space="preserve"> are associated with all the SSBs.</w:t>
      </w:r>
    </w:p>
    <w:p w14:paraId="7E9E3B9C" w14:textId="44F97FDD" w:rsidR="00610F5E" w:rsidRPr="00657B01" w:rsidRDefault="00610F5E" w:rsidP="00610F5E">
      <w:pPr>
        <w:numPr>
          <w:ilvl w:val="0"/>
          <w:numId w:val="6"/>
        </w:numPr>
        <w:overflowPunct/>
        <w:autoSpaceDE/>
        <w:autoSpaceDN/>
        <w:adjustRightInd/>
        <w:spacing w:before="60" w:after="0"/>
        <w:ind w:left="288" w:hanging="288"/>
        <w:jc w:val="both"/>
        <w:textAlignment w:val="auto"/>
        <w:rPr>
          <w:iCs/>
        </w:rPr>
      </w:pPr>
      <w:r>
        <w:rPr>
          <w:iCs/>
        </w:rPr>
        <w:t xml:space="preserve">In case of </w:t>
      </w:r>
      <w:r w:rsidR="000407FB">
        <w:rPr>
          <w:iCs/>
        </w:rPr>
        <w:t xml:space="preserve">separate </w:t>
      </w:r>
      <w:r>
        <w:rPr>
          <w:iCs/>
        </w:rPr>
        <w:t xml:space="preserve">ROs for differentiation of single and multiple PRACH transmissions, consecutive ROs in time domain can be formed as a RO group. </w:t>
      </w:r>
    </w:p>
    <w:p w14:paraId="52D1596B" w14:textId="77777777" w:rsidR="002976E6" w:rsidRPr="00275AED" w:rsidRDefault="002976E6" w:rsidP="002976E6">
      <w:pPr>
        <w:spacing w:before="240" w:after="0"/>
        <w:jc w:val="both"/>
        <w:rPr>
          <w:b/>
        </w:rPr>
      </w:pPr>
      <w:r>
        <w:rPr>
          <w:b/>
        </w:rPr>
        <w:t>Proposal 8</w:t>
      </w:r>
    </w:p>
    <w:p w14:paraId="446045CC" w14:textId="77777777" w:rsidR="002976E6" w:rsidRPr="00590E59" w:rsidRDefault="002976E6" w:rsidP="002976E6">
      <w:pPr>
        <w:numPr>
          <w:ilvl w:val="0"/>
          <w:numId w:val="6"/>
        </w:numPr>
        <w:overflowPunct/>
        <w:autoSpaceDE/>
        <w:autoSpaceDN/>
        <w:adjustRightInd/>
        <w:spacing w:before="60" w:after="0"/>
        <w:ind w:left="288" w:hanging="288"/>
        <w:jc w:val="both"/>
        <w:textAlignment w:val="auto"/>
        <w:rPr>
          <w:iCs/>
        </w:rPr>
      </w:pPr>
      <w:r>
        <w:rPr>
          <w:iCs/>
        </w:rPr>
        <w:t xml:space="preserve">RAR window is determined based on the last PRACH occasion </w:t>
      </w:r>
      <w:r>
        <w:rPr>
          <w:lang w:val="en-GB" w:eastAsia="x-none"/>
        </w:rPr>
        <w:t>corresponding to the multiple PRACH transmissions.</w:t>
      </w:r>
    </w:p>
    <w:p w14:paraId="45163E30" w14:textId="77777777" w:rsidR="00A06929" w:rsidRPr="00275AED" w:rsidRDefault="00A06929" w:rsidP="00A06929">
      <w:pPr>
        <w:spacing w:before="240" w:after="0"/>
        <w:jc w:val="both"/>
        <w:rPr>
          <w:b/>
        </w:rPr>
      </w:pPr>
      <w:r>
        <w:rPr>
          <w:b/>
        </w:rPr>
        <w:t>Proposal 9</w:t>
      </w:r>
    </w:p>
    <w:p w14:paraId="015C8E22" w14:textId="77777777" w:rsidR="00A06929" w:rsidRPr="00590E59" w:rsidRDefault="00A06929" w:rsidP="00A06929">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Tx beam, RA-RNTI is determined based on the last </w:t>
      </w:r>
      <w:r>
        <w:rPr>
          <w:lang w:eastAsia="x-none"/>
        </w:rPr>
        <w:t>RO corresponding to the multiple PRACH transmissions</w:t>
      </w:r>
      <w:r>
        <w:rPr>
          <w:lang w:val="en-GB" w:eastAsia="x-none"/>
        </w:rPr>
        <w:t>.</w:t>
      </w:r>
    </w:p>
    <w:p w14:paraId="4B062A9F" w14:textId="77777777" w:rsidR="007B5B0E" w:rsidRPr="00275AED" w:rsidRDefault="007B5B0E" w:rsidP="007B5B0E">
      <w:pPr>
        <w:spacing w:before="240" w:after="0"/>
        <w:jc w:val="both"/>
        <w:rPr>
          <w:b/>
        </w:rPr>
      </w:pPr>
      <w:r>
        <w:rPr>
          <w:b/>
        </w:rPr>
        <w:t>Proposal 10</w:t>
      </w:r>
    </w:p>
    <w:p w14:paraId="469DFAEA" w14:textId="77777777" w:rsidR="007B5B0E" w:rsidRDefault="007B5B0E" w:rsidP="007B5B0E">
      <w:pPr>
        <w:numPr>
          <w:ilvl w:val="0"/>
          <w:numId w:val="6"/>
        </w:numPr>
        <w:overflowPunct/>
        <w:autoSpaceDE/>
        <w:autoSpaceDN/>
        <w:adjustRightInd/>
        <w:spacing w:before="60" w:after="0"/>
        <w:ind w:left="288" w:hanging="288"/>
        <w:jc w:val="both"/>
        <w:textAlignment w:val="auto"/>
        <w:rPr>
          <w:iCs/>
        </w:rPr>
      </w:pPr>
      <w:r>
        <w:rPr>
          <w:iCs/>
        </w:rPr>
        <w:t xml:space="preserve">Same transmit power is applied for multiple PRACH transmissions within one RACH attempt. </w:t>
      </w:r>
    </w:p>
    <w:p w14:paraId="1794BB58" w14:textId="77777777" w:rsidR="00FD0944" w:rsidRPr="00590E59" w:rsidRDefault="00FD0944" w:rsidP="00FD0944">
      <w:pPr>
        <w:numPr>
          <w:ilvl w:val="0"/>
          <w:numId w:val="6"/>
        </w:numPr>
        <w:overflowPunct/>
        <w:autoSpaceDE/>
        <w:autoSpaceDN/>
        <w:adjustRightInd/>
        <w:spacing w:before="60" w:after="0"/>
        <w:ind w:left="288" w:hanging="288"/>
        <w:jc w:val="both"/>
        <w:textAlignment w:val="auto"/>
        <w:rPr>
          <w:iCs/>
        </w:rPr>
      </w:pPr>
      <w:r>
        <w:rPr>
          <w:iCs/>
        </w:rPr>
        <w:t>Power ramping is supported for multiple PRACH transmissions across RACH attempts</w:t>
      </w:r>
      <w:r>
        <w:rPr>
          <w:lang w:val="en-GB" w:eastAsia="x-none"/>
        </w:rPr>
        <w:t>.</w:t>
      </w:r>
    </w:p>
    <w:p w14:paraId="592459A3" w14:textId="77777777" w:rsidR="00CA6284" w:rsidRPr="001566CB" w:rsidRDefault="00CA6284" w:rsidP="00CA6284">
      <w:pPr>
        <w:spacing w:before="240" w:after="0"/>
        <w:jc w:val="both"/>
        <w:rPr>
          <w:b/>
        </w:rPr>
      </w:pPr>
      <w:r w:rsidRPr="001566CB">
        <w:rPr>
          <w:b/>
        </w:rPr>
        <w:t xml:space="preserve">Proposal </w:t>
      </w:r>
      <w:r>
        <w:rPr>
          <w:b/>
        </w:rPr>
        <w:t>11</w:t>
      </w:r>
      <w:r w:rsidRPr="001566CB">
        <w:rPr>
          <w:b/>
        </w:rPr>
        <w:t>:</w:t>
      </w:r>
    </w:p>
    <w:p w14:paraId="628FAEDC" w14:textId="7BD19E46" w:rsidR="00CA6284" w:rsidRPr="004A2564" w:rsidRDefault="00CA6284" w:rsidP="00CA6284">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Pr>
          <w:iCs/>
        </w:rPr>
        <w:t xml:space="preserve">Tx </w:t>
      </w:r>
      <w:r w:rsidRPr="008C0C3C">
        <w:rPr>
          <w:iCs/>
        </w:rPr>
        <w:t>beams</w:t>
      </w:r>
      <w:r>
        <w:rPr>
          <w:iCs/>
        </w:rPr>
        <w:t>,</w:t>
      </w:r>
      <w:r w:rsidRPr="008C0C3C">
        <w:rPr>
          <w:iCs/>
        </w:rPr>
        <w:t xml:space="preserve"> </w:t>
      </w:r>
      <w:r>
        <w:rPr>
          <w:iCs/>
        </w:rPr>
        <w:t>the multiple PRACH transmission on ROs associated with same SSB/CSI-RS can be supported in Rel-18</w:t>
      </w:r>
      <w:r w:rsidRPr="004A2564">
        <w:rPr>
          <w:iCs/>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32CB3A95" w:rsidR="0043566F" w:rsidRDefault="00833B07" w:rsidP="007C3B4B">
      <w:pPr>
        <w:widowControl w:val="0"/>
        <w:numPr>
          <w:ilvl w:val="0"/>
          <w:numId w:val="4"/>
        </w:numPr>
        <w:overflowPunct/>
        <w:autoSpaceDE/>
        <w:adjustRightInd/>
        <w:spacing w:after="120"/>
        <w:jc w:val="both"/>
        <w:textAlignment w:val="auto"/>
        <w:rPr>
          <w:lang w:eastAsia="zh-CN"/>
        </w:rPr>
      </w:pPr>
      <w:bookmarkStart w:id="8" w:name="_Ref104412084"/>
      <w:bookmarkStart w:id="9" w:name="_Ref113989749"/>
      <w:bookmarkStart w:id="10" w:name="_Ref129160398"/>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33B07">
        <w:rPr>
          <w:lang w:eastAsia="zh-CN"/>
        </w:rPr>
        <w:t>Chairman’s notes, RAN1#</w:t>
      </w:r>
      <w:r w:rsidR="004C1582">
        <w:rPr>
          <w:lang w:eastAsia="zh-CN"/>
        </w:rPr>
        <w:t>11</w:t>
      </w:r>
      <w:r w:rsidR="00247144">
        <w:rPr>
          <w:lang w:eastAsia="zh-CN"/>
        </w:rPr>
        <w:t>2</w:t>
      </w:r>
      <w:r w:rsidRPr="00833B07">
        <w:rPr>
          <w:lang w:eastAsia="zh-CN"/>
        </w:rPr>
        <w:t xml:space="preserve"> Meeting, </w:t>
      </w:r>
      <w:r w:rsidR="00247144">
        <w:rPr>
          <w:lang w:eastAsia="zh-CN"/>
        </w:rPr>
        <w:t>March</w:t>
      </w:r>
      <w:r w:rsidRPr="00833B07">
        <w:rPr>
          <w:lang w:eastAsia="zh-CN"/>
        </w:rPr>
        <w:t xml:space="preserve"> 202</w:t>
      </w:r>
      <w:bookmarkEnd w:id="8"/>
      <w:bookmarkEnd w:id="9"/>
      <w:r w:rsidR="00247144">
        <w:rPr>
          <w:lang w:eastAsia="zh-CN"/>
        </w:rPr>
        <w:t>3</w:t>
      </w:r>
      <w:bookmarkEnd w:id="10"/>
    </w:p>
    <w:p w14:paraId="3094ABE7" w14:textId="114E5BDE" w:rsidR="000E31D7" w:rsidRPr="00ED6371" w:rsidRDefault="00ED6371" w:rsidP="007C3B4B">
      <w:pPr>
        <w:widowControl w:val="0"/>
        <w:numPr>
          <w:ilvl w:val="0"/>
          <w:numId w:val="4"/>
        </w:numPr>
        <w:overflowPunct/>
        <w:autoSpaceDE/>
        <w:adjustRightInd/>
        <w:spacing w:after="120"/>
        <w:jc w:val="both"/>
        <w:textAlignment w:val="auto"/>
        <w:rPr>
          <w:lang w:eastAsia="zh-CN"/>
        </w:rPr>
      </w:pPr>
      <w:bookmarkStart w:id="23" w:name="_Ref101508684"/>
      <w:r w:rsidRPr="00ED6371">
        <w:rPr>
          <w:lang w:eastAsia="zh-CN"/>
        </w:rPr>
        <w:t>R1-2302787</w:t>
      </w:r>
      <w:r w:rsidR="000E31D7" w:rsidRPr="00ED6371">
        <w:rPr>
          <w:lang w:eastAsia="zh-CN"/>
        </w:rPr>
        <w:t>, “</w:t>
      </w:r>
      <w:r w:rsidR="00FF0B6A" w:rsidRPr="00ED6371">
        <w:rPr>
          <w:lang w:eastAsia="zh-CN"/>
        </w:rPr>
        <w:t>Discussions on power domain enhancement</w:t>
      </w:r>
      <w:r w:rsidR="000E31D7" w:rsidRPr="00ED6371">
        <w:rPr>
          <w:lang w:eastAsia="zh-CN"/>
        </w:rPr>
        <w:t xml:space="preserve">”, Intel Corporation, </w:t>
      </w:r>
      <w:r w:rsidR="004E306F" w:rsidRPr="00ED6371">
        <w:rPr>
          <w:lang w:eastAsia="zh-CN"/>
        </w:rPr>
        <w:t>April</w:t>
      </w:r>
      <w:r w:rsidR="000F45EB" w:rsidRPr="00ED6371">
        <w:rPr>
          <w:lang w:eastAsia="zh-CN"/>
        </w:rPr>
        <w:t xml:space="preserve"> </w:t>
      </w:r>
      <w:r w:rsidR="000E31D7" w:rsidRPr="00ED6371">
        <w:rPr>
          <w:lang w:eastAsia="zh-CN"/>
        </w:rPr>
        <w:t>202</w:t>
      </w:r>
      <w:bookmarkEnd w:id="23"/>
      <w:r w:rsidR="00B37109" w:rsidRPr="00ED6371">
        <w:rPr>
          <w:lang w:eastAsia="zh-CN"/>
        </w:rPr>
        <w:t>3</w:t>
      </w:r>
    </w:p>
    <w:p w14:paraId="7F095711" w14:textId="5000B780" w:rsidR="005E50DD" w:rsidRPr="00ED6371" w:rsidRDefault="00ED6371" w:rsidP="000F45EB">
      <w:pPr>
        <w:widowControl w:val="0"/>
        <w:numPr>
          <w:ilvl w:val="0"/>
          <w:numId w:val="4"/>
        </w:numPr>
        <w:overflowPunct/>
        <w:autoSpaceDE/>
        <w:adjustRightInd/>
        <w:spacing w:after="120"/>
        <w:jc w:val="both"/>
        <w:textAlignment w:val="auto"/>
        <w:rPr>
          <w:lang w:eastAsia="zh-CN"/>
        </w:rPr>
      </w:pPr>
      <w:bookmarkStart w:id="24" w:name="_Ref112748558"/>
      <w:r w:rsidRPr="00ED6371">
        <w:rPr>
          <w:lang w:eastAsia="zh-CN"/>
        </w:rPr>
        <w:t>R1-2302788</w:t>
      </w:r>
      <w:r w:rsidR="005E50DD" w:rsidRPr="00ED6371">
        <w:rPr>
          <w:lang w:eastAsia="zh-CN"/>
        </w:rPr>
        <w:t>, “</w:t>
      </w:r>
      <w:r w:rsidR="009A4CC3" w:rsidRPr="00ED6371">
        <w:rPr>
          <w:lang w:eastAsia="zh-CN"/>
        </w:rPr>
        <w:t>D</w:t>
      </w:r>
      <w:r w:rsidR="00CB6329" w:rsidRPr="00ED6371">
        <w:rPr>
          <w:lang w:eastAsia="zh-CN"/>
        </w:rPr>
        <w:t>ynamic switching between DFT-S-OFDM and CP-OFDM</w:t>
      </w:r>
      <w:r w:rsidR="005E50DD" w:rsidRPr="00ED6371">
        <w:rPr>
          <w:lang w:eastAsia="zh-CN"/>
        </w:rPr>
        <w:t xml:space="preserve">”, Intel Corporation, </w:t>
      </w:r>
      <w:bookmarkEnd w:id="11"/>
      <w:bookmarkEnd w:id="12"/>
      <w:bookmarkEnd w:id="13"/>
      <w:bookmarkEnd w:id="14"/>
      <w:bookmarkEnd w:id="15"/>
      <w:bookmarkEnd w:id="16"/>
      <w:bookmarkEnd w:id="17"/>
      <w:bookmarkEnd w:id="18"/>
      <w:bookmarkEnd w:id="19"/>
      <w:bookmarkEnd w:id="20"/>
      <w:bookmarkEnd w:id="21"/>
      <w:bookmarkEnd w:id="22"/>
      <w:bookmarkEnd w:id="24"/>
      <w:r w:rsidR="004E306F" w:rsidRPr="00ED6371">
        <w:rPr>
          <w:lang w:eastAsia="zh-CN"/>
        </w:rPr>
        <w:t xml:space="preserve">April </w:t>
      </w:r>
      <w:r w:rsidR="00B37109" w:rsidRPr="00ED6371">
        <w:rPr>
          <w:lang w:eastAsia="zh-CN"/>
        </w:rPr>
        <w:t>2023</w:t>
      </w:r>
    </w:p>
    <w:p w14:paraId="644D7DDD" w14:textId="7934EA28" w:rsidR="00EC369A" w:rsidRDefault="00EC369A" w:rsidP="00EC369A">
      <w:pPr>
        <w:widowControl w:val="0"/>
        <w:numPr>
          <w:ilvl w:val="0"/>
          <w:numId w:val="4"/>
        </w:numPr>
        <w:overflowPunct/>
        <w:autoSpaceDE/>
        <w:adjustRightInd/>
        <w:spacing w:after="120"/>
        <w:jc w:val="both"/>
        <w:textAlignment w:val="auto"/>
        <w:rPr>
          <w:lang w:eastAsia="zh-CN"/>
        </w:rPr>
      </w:pPr>
      <w:bookmarkStart w:id="25" w:name="_Ref113801338"/>
      <w:r w:rsidRPr="00CE1A99">
        <w:rPr>
          <w:lang w:eastAsia="zh-CN"/>
        </w:rPr>
        <w:t>TR 38.830</w:t>
      </w:r>
      <w:r>
        <w:rPr>
          <w:lang w:eastAsia="zh-CN"/>
        </w:rPr>
        <w:t>, “</w:t>
      </w:r>
      <w:r w:rsidRPr="00F33F13">
        <w:rPr>
          <w:lang w:eastAsia="zh-CN"/>
        </w:rPr>
        <w:t>Study on NR coverage enhancements</w:t>
      </w:r>
      <w:r>
        <w:rPr>
          <w:lang w:eastAsia="zh-CN"/>
        </w:rPr>
        <w:t>”.</w:t>
      </w:r>
      <w:bookmarkEnd w:id="25"/>
    </w:p>
    <w:p w14:paraId="46614908" w14:textId="0FCFC565" w:rsidR="007C4B59" w:rsidRDefault="007C4B59" w:rsidP="007C4B59">
      <w:pPr>
        <w:widowControl w:val="0"/>
        <w:numPr>
          <w:ilvl w:val="0"/>
          <w:numId w:val="4"/>
        </w:numPr>
        <w:overflowPunct/>
        <w:autoSpaceDE/>
        <w:adjustRightInd/>
        <w:spacing w:after="120"/>
        <w:jc w:val="both"/>
        <w:textAlignment w:val="auto"/>
        <w:rPr>
          <w:lang w:eastAsia="zh-CN"/>
        </w:rPr>
      </w:pPr>
      <w:bookmarkStart w:id="26" w:name="_Ref129161426"/>
      <w:bookmarkStart w:id="27" w:name="_Ref120871524"/>
      <w:r w:rsidRPr="00833B07">
        <w:rPr>
          <w:lang w:eastAsia="zh-CN"/>
        </w:rPr>
        <w:t>Chairman’s notes, RAN1#11</w:t>
      </w:r>
      <w:r w:rsidR="00100676">
        <w:rPr>
          <w:lang w:eastAsia="zh-CN"/>
        </w:rPr>
        <w:t>1</w:t>
      </w:r>
      <w:r w:rsidRPr="00833B07">
        <w:rPr>
          <w:lang w:eastAsia="zh-CN"/>
        </w:rPr>
        <w:t xml:space="preserve"> Meeting, </w:t>
      </w:r>
      <w:r w:rsidR="00100676">
        <w:rPr>
          <w:lang w:eastAsia="zh-CN"/>
        </w:rPr>
        <w:t>November</w:t>
      </w:r>
      <w:r w:rsidRPr="00833B07">
        <w:rPr>
          <w:lang w:eastAsia="zh-CN"/>
        </w:rPr>
        <w:t xml:space="preserve"> 2022</w:t>
      </w:r>
      <w:bookmarkEnd w:id="26"/>
    </w:p>
    <w:p w14:paraId="1361A603" w14:textId="6B38548A" w:rsidR="00361684" w:rsidRDefault="00361684" w:rsidP="00361684">
      <w:pPr>
        <w:widowControl w:val="0"/>
        <w:numPr>
          <w:ilvl w:val="0"/>
          <w:numId w:val="4"/>
        </w:numPr>
        <w:overflowPunct/>
        <w:autoSpaceDE/>
        <w:adjustRightInd/>
        <w:spacing w:after="120"/>
        <w:jc w:val="both"/>
        <w:textAlignment w:val="auto"/>
        <w:rPr>
          <w:lang w:eastAsia="zh-CN"/>
        </w:rPr>
      </w:pPr>
      <w:bookmarkStart w:id="28" w:name="_Ref129174409"/>
      <w:r w:rsidRPr="00833B07">
        <w:rPr>
          <w:lang w:eastAsia="zh-CN"/>
        </w:rPr>
        <w:t>Chairman’s notes, RAN1#110</w:t>
      </w:r>
      <w:r>
        <w:rPr>
          <w:lang w:eastAsia="zh-CN"/>
        </w:rPr>
        <w:t>b-e</w:t>
      </w:r>
      <w:r w:rsidRPr="00833B07">
        <w:rPr>
          <w:lang w:eastAsia="zh-CN"/>
        </w:rPr>
        <w:t xml:space="preserve"> Meeting, </w:t>
      </w:r>
      <w:r>
        <w:rPr>
          <w:lang w:eastAsia="zh-CN"/>
        </w:rPr>
        <w:t>October</w:t>
      </w:r>
      <w:r w:rsidRPr="00833B07">
        <w:rPr>
          <w:lang w:eastAsia="zh-CN"/>
        </w:rPr>
        <w:t xml:space="preserve"> 2022</w:t>
      </w:r>
      <w:bookmarkEnd w:id="27"/>
      <w:bookmarkEnd w:id="28"/>
    </w:p>
    <w:p w14:paraId="2D4F1AD9" w14:textId="174EABE1" w:rsidR="00CE74ED" w:rsidRPr="00862A7B" w:rsidRDefault="00CE74ED" w:rsidP="00EC369A">
      <w:pPr>
        <w:widowControl w:val="0"/>
        <w:numPr>
          <w:ilvl w:val="0"/>
          <w:numId w:val="4"/>
        </w:numPr>
        <w:overflowPunct/>
        <w:autoSpaceDE/>
        <w:adjustRightInd/>
        <w:spacing w:after="120"/>
        <w:jc w:val="both"/>
        <w:textAlignment w:val="auto"/>
        <w:rPr>
          <w:lang w:eastAsia="zh-CN"/>
        </w:rPr>
      </w:pPr>
      <w:bookmarkStart w:id="29" w:name="_Ref117236847"/>
      <w:r>
        <w:rPr>
          <w:lang w:eastAsia="zh-CN"/>
        </w:rPr>
        <w:t>TS 38.321, “</w:t>
      </w:r>
      <w:r w:rsidR="00B63FC5">
        <w:rPr>
          <w:lang w:eastAsia="zh-CN"/>
        </w:rPr>
        <w:t xml:space="preserve">NR: </w:t>
      </w:r>
      <w:r w:rsidR="00B63FC5" w:rsidRPr="00B63FC5">
        <w:rPr>
          <w:lang w:eastAsia="zh-CN"/>
        </w:rPr>
        <w:t>Medium Access Control (MAC) protocol specification</w:t>
      </w:r>
      <w:r>
        <w:rPr>
          <w:lang w:eastAsia="zh-CN"/>
        </w:rPr>
        <w:t>”</w:t>
      </w:r>
      <w:bookmarkEnd w:id="29"/>
    </w:p>
    <w:p w14:paraId="3C24849A" w14:textId="57D25A3E" w:rsidR="00CF053F" w:rsidRDefault="00CF053F" w:rsidP="007C3B4B">
      <w:pPr>
        <w:widowControl w:val="0"/>
        <w:numPr>
          <w:ilvl w:val="0"/>
          <w:numId w:val="4"/>
        </w:numPr>
        <w:overflowPunct/>
        <w:autoSpaceDE/>
        <w:adjustRightInd/>
        <w:spacing w:after="120"/>
        <w:jc w:val="both"/>
        <w:textAlignment w:val="auto"/>
        <w:rPr>
          <w:lang w:eastAsia="zh-CN"/>
        </w:rPr>
      </w:pPr>
      <w:bookmarkStart w:id="30" w:name="_Ref114214531"/>
      <w:r w:rsidRPr="00812B9E">
        <w:rPr>
          <w:lang w:eastAsia="zh-CN"/>
        </w:rPr>
        <w:t>TS 38.322, “NR: User Equipment (UE) feature list”.</w:t>
      </w:r>
      <w:bookmarkEnd w:id="30"/>
    </w:p>
    <w:p w14:paraId="3BDCF276" w14:textId="77777777" w:rsidR="00682CB6" w:rsidRPr="00812B9E" w:rsidRDefault="00682CB6" w:rsidP="00682CB6">
      <w:pPr>
        <w:widowControl w:val="0"/>
        <w:overflowPunct/>
        <w:autoSpaceDE/>
        <w:adjustRightInd/>
        <w:spacing w:after="120"/>
        <w:ind w:left="420"/>
        <w:jc w:val="both"/>
        <w:textAlignment w:val="auto"/>
        <w:rPr>
          <w:lang w:eastAsia="zh-CN"/>
        </w:rPr>
      </w:pPr>
    </w:p>
    <w:p w14:paraId="7027AA54" w14:textId="3D04E482" w:rsidR="00704F8A" w:rsidRDefault="00704F8A" w:rsidP="00704F8A">
      <w:pPr>
        <w:pStyle w:val="Heading1"/>
        <w:numPr>
          <w:ilvl w:val="0"/>
          <w:numId w:val="0"/>
        </w:numPr>
        <w:rPr>
          <w:lang w:val="en-US"/>
        </w:rPr>
      </w:pPr>
      <w:r>
        <w:rPr>
          <w:lang w:val="en-US"/>
        </w:rPr>
        <w:t>Appendix</w:t>
      </w:r>
    </w:p>
    <w:p w14:paraId="7FC177B5" w14:textId="1FAB6729" w:rsidR="005115C3" w:rsidRDefault="005115C3" w:rsidP="005115C3">
      <w:pPr>
        <w:pStyle w:val="Caption"/>
        <w:keepNext/>
        <w:jc w:val="center"/>
      </w:pPr>
      <w:bookmarkStart w:id="31" w:name="_Ref114152274"/>
      <w:r>
        <w:t xml:space="preserve">Table </w:t>
      </w:r>
      <w:r w:rsidR="00FC7F9F">
        <w:fldChar w:fldCharType="begin"/>
      </w:r>
      <w:r w:rsidR="00FC7F9F">
        <w:instrText xml:space="preserve"> SEQ Table \* ARABIC </w:instrText>
      </w:r>
      <w:r w:rsidR="00FC7F9F">
        <w:fldChar w:fldCharType="separate"/>
      </w:r>
      <w:r w:rsidR="00F23C2C">
        <w:rPr>
          <w:noProof/>
        </w:rPr>
        <w:t>2</w:t>
      </w:r>
      <w:r w:rsidR="00FC7F9F">
        <w:rPr>
          <w:noProof/>
        </w:rPr>
        <w:fldChar w:fldCharType="end"/>
      </w:r>
      <w:bookmarkEnd w:id="31"/>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196C25">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196C25">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196C25">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196C25">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196C25">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196C25">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196C25">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196C25">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196C25">
        <w:trPr>
          <w:cantSplit/>
          <w:trHeight w:val="20"/>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BEEA" w14:textId="77777777" w:rsidR="00A067AF" w:rsidRDefault="00A067AF">
      <w:r>
        <w:separator/>
      </w:r>
    </w:p>
  </w:endnote>
  <w:endnote w:type="continuationSeparator" w:id="0">
    <w:p w14:paraId="7F3856CC" w14:textId="77777777" w:rsidR="00A067AF" w:rsidRDefault="00A067AF">
      <w:r>
        <w:continuationSeparator/>
      </w:r>
    </w:p>
  </w:endnote>
  <w:endnote w:type="continuationNotice" w:id="1">
    <w:p w14:paraId="1394FE5E" w14:textId="77777777" w:rsidR="00A067AF" w:rsidRDefault="00A06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8A3F" w14:textId="77777777" w:rsidR="00A067AF" w:rsidRDefault="00A067AF">
      <w:r>
        <w:separator/>
      </w:r>
    </w:p>
  </w:footnote>
  <w:footnote w:type="continuationSeparator" w:id="0">
    <w:p w14:paraId="750150CA" w14:textId="77777777" w:rsidR="00A067AF" w:rsidRDefault="00A067AF">
      <w:r>
        <w:continuationSeparator/>
      </w:r>
    </w:p>
  </w:footnote>
  <w:footnote w:type="continuationNotice" w:id="1">
    <w:p w14:paraId="688257A8" w14:textId="77777777" w:rsidR="00A067AF" w:rsidRDefault="00A06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ECF8930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A2FF9"/>
    <w:multiLevelType w:val="multilevel"/>
    <w:tmpl w:val="5344D1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0"/>
  </w:num>
  <w:num w:numId="2" w16cid:durableId="409930659">
    <w:abstractNumId w:val="23"/>
  </w:num>
  <w:num w:numId="3" w16cid:durableId="886182535">
    <w:abstractNumId w:val="34"/>
  </w:num>
  <w:num w:numId="4" w16cid:durableId="437140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27"/>
  </w:num>
  <w:num w:numId="6" w16cid:durableId="486550867">
    <w:abstractNumId w:val="20"/>
  </w:num>
  <w:num w:numId="7" w16cid:durableId="1815831602">
    <w:abstractNumId w:val="32"/>
  </w:num>
  <w:num w:numId="8" w16cid:durableId="1576738339">
    <w:abstractNumId w:val="24"/>
  </w:num>
  <w:num w:numId="9" w16cid:durableId="1606840973">
    <w:abstractNumId w:val="21"/>
  </w:num>
  <w:num w:numId="10" w16cid:durableId="1019772434">
    <w:abstractNumId w:val="22"/>
  </w:num>
  <w:num w:numId="11" w16cid:durableId="691226493">
    <w:abstractNumId w:val="6"/>
  </w:num>
  <w:num w:numId="12" w16cid:durableId="885990725">
    <w:abstractNumId w:val="5"/>
  </w:num>
  <w:num w:numId="13" w16cid:durableId="1633901619">
    <w:abstractNumId w:val="9"/>
  </w:num>
  <w:num w:numId="14" w16cid:durableId="1097678415">
    <w:abstractNumId w:val="12"/>
  </w:num>
  <w:num w:numId="15" w16cid:durableId="267810449">
    <w:abstractNumId w:val="15"/>
  </w:num>
  <w:num w:numId="16" w16cid:durableId="1789929546">
    <w:abstractNumId w:val="14"/>
  </w:num>
  <w:num w:numId="17" w16cid:durableId="1121461173">
    <w:abstractNumId w:val="2"/>
  </w:num>
  <w:num w:numId="18" w16cid:durableId="1002125873">
    <w:abstractNumId w:val="3"/>
  </w:num>
  <w:num w:numId="19" w16cid:durableId="2124574514">
    <w:abstractNumId w:val="31"/>
  </w:num>
  <w:num w:numId="20" w16cid:durableId="1426414686">
    <w:abstractNumId w:val="28"/>
  </w:num>
  <w:num w:numId="21" w16cid:durableId="211306022">
    <w:abstractNumId w:val="19"/>
  </w:num>
  <w:num w:numId="22" w16cid:durableId="2079863378">
    <w:abstractNumId w:val="17"/>
  </w:num>
  <w:num w:numId="23" w16cid:durableId="1253126568">
    <w:abstractNumId w:val="33"/>
  </w:num>
  <w:num w:numId="24" w16cid:durableId="268853157">
    <w:abstractNumId w:val="4"/>
  </w:num>
  <w:num w:numId="25" w16cid:durableId="239145146">
    <w:abstractNumId w:val="29"/>
  </w:num>
  <w:num w:numId="26" w16cid:durableId="1559516463">
    <w:abstractNumId w:val="26"/>
  </w:num>
  <w:num w:numId="27" w16cid:durableId="1070419650">
    <w:abstractNumId w:val="7"/>
  </w:num>
  <w:num w:numId="28" w16cid:durableId="1272974696">
    <w:abstractNumId w:val="16"/>
  </w:num>
  <w:num w:numId="29" w16cid:durableId="1946309229">
    <w:abstractNumId w:val="13"/>
  </w:num>
  <w:num w:numId="30" w16cid:durableId="1654526702">
    <w:abstractNumId w:val="11"/>
  </w:num>
  <w:num w:numId="31" w16cid:durableId="1305700527">
    <w:abstractNumId w:val="1"/>
  </w:num>
  <w:num w:numId="32" w16cid:durableId="1255741656">
    <w:abstractNumId w:val="25"/>
  </w:num>
  <w:num w:numId="33" w16cid:durableId="1596743889">
    <w:abstractNumId w:val="18"/>
  </w:num>
  <w:num w:numId="34" w16cid:durableId="18560743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85"/>
    <w:rsid w:val="000012ED"/>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07F52"/>
    <w:rsid w:val="000101EF"/>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A5F"/>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D04"/>
    <w:rsid w:val="000D2D11"/>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7A9"/>
    <w:rsid w:val="000F594D"/>
    <w:rsid w:val="000F5D6B"/>
    <w:rsid w:val="000F5E7E"/>
    <w:rsid w:val="000F608C"/>
    <w:rsid w:val="000F61C4"/>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533"/>
    <w:rsid w:val="001B26EE"/>
    <w:rsid w:val="001B270D"/>
    <w:rsid w:val="001B271A"/>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52F"/>
    <w:rsid w:val="001C063F"/>
    <w:rsid w:val="001C0883"/>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6CD"/>
    <w:rsid w:val="00213851"/>
    <w:rsid w:val="00213A2D"/>
    <w:rsid w:val="00213C8F"/>
    <w:rsid w:val="00213F12"/>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B1A"/>
    <w:rsid w:val="002222A4"/>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A26"/>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FDA"/>
    <w:rsid w:val="002F6039"/>
    <w:rsid w:val="002F6105"/>
    <w:rsid w:val="002F619C"/>
    <w:rsid w:val="002F61C1"/>
    <w:rsid w:val="002F62F3"/>
    <w:rsid w:val="002F6319"/>
    <w:rsid w:val="002F6367"/>
    <w:rsid w:val="002F64E3"/>
    <w:rsid w:val="002F65CE"/>
    <w:rsid w:val="002F68D8"/>
    <w:rsid w:val="002F6ADB"/>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05C"/>
    <w:rsid w:val="003053B3"/>
    <w:rsid w:val="0030577F"/>
    <w:rsid w:val="0030578F"/>
    <w:rsid w:val="003057FD"/>
    <w:rsid w:val="0030599E"/>
    <w:rsid w:val="00305B12"/>
    <w:rsid w:val="00305BE7"/>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BC"/>
    <w:rsid w:val="00341B18"/>
    <w:rsid w:val="00341C15"/>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411"/>
    <w:rsid w:val="003764FA"/>
    <w:rsid w:val="003765CE"/>
    <w:rsid w:val="00376B07"/>
    <w:rsid w:val="00376E1C"/>
    <w:rsid w:val="00376E52"/>
    <w:rsid w:val="0037709A"/>
    <w:rsid w:val="00377146"/>
    <w:rsid w:val="00377397"/>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952"/>
    <w:rsid w:val="003C4A9A"/>
    <w:rsid w:val="003C4AF7"/>
    <w:rsid w:val="003C4BCF"/>
    <w:rsid w:val="003C4D16"/>
    <w:rsid w:val="003C4D8C"/>
    <w:rsid w:val="003C4E51"/>
    <w:rsid w:val="003C4F25"/>
    <w:rsid w:val="003C5153"/>
    <w:rsid w:val="003C5212"/>
    <w:rsid w:val="003C57EE"/>
    <w:rsid w:val="003C5A49"/>
    <w:rsid w:val="003C5B09"/>
    <w:rsid w:val="003C5CE6"/>
    <w:rsid w:val="003C5FE7"/>
    <w:rsid w:val="003C610E"/>
    <w:rsid w:val="003C6232"/>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340"/>
    <w:rsid w:val="003E23BA"/>
    <w:rsid w:val="003E240A"/>
    <w:rsid w:val="003E25D1"/>
    <w:rsid w:val="003E28B8"/>
    <w:rsid w:val="003E2AE6"/>
    <w:rsid w:val="003E2BF4"/>
    <w:rsid w:val="003E2E7A"/>
    <w:rsid w:val="003E2F2E"/>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B0"/>
    <w:rsid w:val="003E68B5"/>
    <w:rsid w:val="003E68BD"/>
    <w:rsid w:val="003E6AE4"/>
    <w:rsid w:val="003E6B10"/>
    <w:rsid w:val="003E6B8F"/>
    <w:rsid w:val="003E7016"/>
    <w:rsid w:val="003E703E"/>
    <w:rsid w:val="003E7055"/>
    <w:rsid w:val="003E73BC"/>
    <w:rsid w:val="003E7749"/>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55"/>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2369"/>
    <w:rsid w:val="004423B5"/>
    <w:rsid w:val="0044240B"/>
    <w:rsid w:val="0044241B"/>
    <w:rsid w:val="004425C2"/>
    <w:rsid w:val="0044272B"/>
    <w:rsid w:val="004427EE"/>
    <w:rsid w:val="00442824"/>
    <w:rsid w:val="00442BB5"/>
    <w:rsid w:val="00442C96"/>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893"/>
    <w:rsid w:val="004708CC"/>
    <w:rsid w:val="004708E2"/>
    <w:rsid w:val="00470AF6"/>
    <w:rsid w:val="00470B35"/>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30"/>
    <w:rsid w:val="004A5667"/>
    <w:rsid w:val="004A579C"/>
    <w:rsid w:val="004A57FC"/>
    <w:rsid w:val="004A58D7"/>
    <w:rsid w:val="004A59DE"/>
    <w:rsid w:val="004A5BF9"/>
    <w:rsid w:val="004A658A"/>
    <w:rsid w:val="004A6C4C"/>
    <w:rsid w:val="004A6CF9"/>
    <w:rsid w:val="004A6D1F"/>
    <w:rsid w:val="004A6D23"/>
    <w:rsid w:val="004A705C"/>
    <w:rsid w:val="004A7091"/>
    <w:rsid w:val="004A717D"/>
    <w:rsid w:val="004A7276"/>
    <w:rsid w:val="004A73C4"/>
    <w:rsid w:val="004A7493"/>
    <w:rsid w:val="004A75E1"/>
    <w:rsid w:val="004A7DCF"/>
    <w:rsid w:val="004A7EE7"/>
    <w:rsid w:val="004A7FB0"/>
    <w:rsid w:val="004B0258"/>
    <w:rsid w:val="004B0603"/>
    <w:rsid w:val="004B0706"/>
    <w:rsid w:val="004B0787"/>
    <w:rsid w:val="004B08D0"/>
    <w:rsid w:val="004B0B4F"/>
    <w:rsid w:val="004B0C3E"/>
    <w:rsid w:val="004B1083"/>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2CE"/>
    <w:rsid w:val="004C0346"/>
    <w:rsid w:val="004C03CC"/>
    <w:rsid w:val="004C0408"/>
    <w:rsid w:val="004C0426"/>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664"/>
    <w:rsid w:val="004E27ED"/>
    <w:rsid w:val="004E2C41"/>
    <w:rsid w:val="004E2CFF"/>
    <w:rsid w:val="004E2D4D"/>
    <w:rsid w:val="004E2D82"/>
    <w:rsid w:val="004E2E33"/>
    <w:rsid w:val="004E2F3A"/>
    <w:rsid w:val="004E2F51"/>
    <w:rsid w:val="004E2F60"/>
    <w:rsid w:val="004E306F"/>
    <w:rsid w:val="004E30B8"/>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5F9A"/>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434"/>
    <w:rsid w:val="00591777"/>
    <w:rsid w:val="0059195D"/>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73B"/>
    <w:rsid w:val="005B0847"/>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C0F"/>
    <w:rsid w:val="005D5DC4"/>
    <w:rsid w:val="005D5E46"/>
    <w:rsid w:val="005D5FB2"/>
    <w:rsid w:val="005D6066"/>
    <w:rsid w:val="005D609E"/>
    <w:rsid w:val="005D61F5"/>
    <w:rsid w:val="005D6262"/>
    <w:rsid w:val="005D634B"/>
    <w:rsid w:val="005D63E7"/>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6F6F"/>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25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30"/>
    <w:rsid w:val="00726ACB"/>
    <w:rsid w:val="00726C26"/>
    <w:rsid w:val="00726C57"/>
    <w:rsid w:val="00726F59"/>
    <w:rsid w:val="00726F70"/>
    <w:rsid w:val="00726FC1"/>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B37"/>
    <w:rsid w:val="007C1B94"/>
    <w:rsid w:val="007C1C2F"/>
    <w:rsid w:val="007C2297"/>
    <w:rsid w:val="007C236D"/>
    <w:rsid w:val="007C27AE"/>
    <w:rsid w:val="007C29A7"/>
    <w:rsid w:val="007C2A39"/>
    <w:rsid w:val="007C2BF3"/>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B9"/>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30DB"/>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1A0"/>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9A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FC"/>
    <w:rsid w:val="00886C43"/>
    <w:rsid w:val="00886CC9"/>
    <w:rsid w:val="00887544"/>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677"/>
    <w:rsid w:val="008C1CA9"/>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1C"/>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3DF"/>
    <w:rsid w:val="00901845"/>
    <w:rsid w:val="0090184A"/>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2D5D"/>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F5D"/>
    <w:rsid w:val="00924FE0"/>
    <w:rsid w:val="0092507E"/>
    <w:rsid w:val="00925470"/>
    <w:rsid w:val="00925511"/>
    <w:rsid w:val="00925836"/>
    <w:rsid w:val="00925DD1"/>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0BC"/>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46A"/>
    <w:rsid w:val="009A25A7"/>
    <w:rsid w:val="009A26FB"/>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E7E"/>
    <w:rsid w:val="009F3357"/>
    <w:rsid w:val="009F35E5"/>
    <w:rsid w:val="009F3679"/>
    <w:rsid w:val="009F3A4B"/>
    <w:rsid w:val="009F3B8C"/>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EDC"/>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1EC"/>
    <w:rsid w:val="00BB723D"/>
    <w:rsid w:val="00BB724B"/>
    <w:rsid w:val="00BB7314"/>
    <w:rsid w:val="00BB732D"/>
    <w:rsid w:val="00BB7634"/>
    <w:rsid w:val="00BB76C8"/>
    <w:rsid w:val="00BB7D4C"/>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30"/>
    <w:rsid w:val="00C1286D"/>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55C"/>
    <w:rsid w:val="00C55687"/>
    <w:rsid w:val="00C5590D"/>
    <w:rsid w:val="00C55ADC"/>
    <w:rsid w:val="00C55B31"/>
    <w:rsid w:val="00C55B9F"/>
    <w:rsid w:val="00C55EF7"/>
    <w:rsid w:val="00C561B4"/>
    <w:rsid w:val="00C561E1"/>
    <w:rsid w:val="00C5638E"/>
    <w:rsid w:val="00C5639A"/>
    <w:rsid w:val="00C5681E"/>
    <w:rsid w:val="00C56825"/>
    <w:rsid w:val="00C56918"/>
    <w:rsid w:val="00C569CA"/>
    <w:rsid w:val="00C56ABF"/>
    <w:rsid w:val="00C56B50"/>
    <w:rsid w:val="00C56E07"/>
    <w:rsid w:val="00C56FDB"/>
    <w:rsid w:val="00C5703A"/>
    <w:rsid w:val="00C5707E"/>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C3"/>
    <w:rsid w:val="00C95300"/>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EC0"/>
    <w:rsid w:val="00CE7F63"/>
    <w:rsid w:val="00CE7F7E"/>
    <w:rsid w:val="00CF016E"/>
    <w:rsid w:val="00CF02AC"/>
    <w:rsid w:val="00CF053F"/>
    <w:rsid w:val="00CF057C"/>
    <w:rsid w:val="00CF06E6"/>
    <w:rsid w:val="00CF0754"/>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43B"/>
    <w:rsid w:val="00D65550"/>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DDB"/>
    <w:rsid w:val="00D84EDC"/>
    <w:rsid w:val="00D84EF3"/>
    <w:rsid w:val="00D850FC"/>
    <w:rsid w:val="00D8519C"/>
    <w:rsid w:val="00D85A14"/>
    <w:rsid w:val="00D85C25"/>
    <w:rsid w:val="00D85CB2"/>
    <w:rsid w:val="00D85E69"/>
    <w:rsid w:val="00D85FE3"/>
    <w:rsid w:val="00D8669F"/>
    <w:rsid w:val="00D867E1"/>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B94"/>
    <w:rsid w:val="00E22BB9"/>
    <w:rsid w:val="00E22D6C"/>
    <w:rsid w:val="00E22EE3"/>
    <w:rsid w:val="00E23055"/>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905"/>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42D"/>
    <w:rsid w:val="00E704A7"/>
    <w:rsid w:val="00E705D8"/>
    <w:rsid w:val="00E705E5"/>
    <w:rsid w:val="00E70882"/>
    <w:rsid w:val="00E7090A"/>
    <w:rsid w:val="00E709FA"/>
    <w:rsid w:val="00E70B0C"/>
    <w:rsid w:val="00E70B4C"/>
    <w:rsid w:val="00E70C1B"/>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A57"/>
    <w:rsid w:val="00F24ADB"/>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1C"/>
    <w:rsid w:val="00FB6272"/>
    <w:rsid w:val="00FB6376"/>
    <w:rsid w:val="00FB6401"/>
    <w:rsid w:val="00FB68CE"/>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946"/>
    <w:rsid w:val="00FF3A12"/>
    <w:rsid w:val="00FF3AEE"/>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29"/>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2ff76fbf-12b9-4337-ad3b-122e2d975ade"/>
    <ds:schemaRef ds:uri="a7bc6c04-a6f3-4b85-abcc-278c78dc556b"/>
    <ds:schemaRef ds:uri="ab813fb6-1347-4985-ab36-6575371b00b3"/>
    <ds:schemaRef ds:uri="http://purl.org/dc/terms/"/>
  </ds:schemaRefs>
</ds:datastoreItem>
</file>

<file path=customXml/itemProps4.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16248</TotalTime>
  <Pages>1</Pages>
  <Words>4964</Words>
  <Characters>28295</Characters>
  <Application>Microsoft Office Word</Application>
  <DocSecurity>4</DocSecurity>
  <Lines>235</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4570</cp:revision>
  <cp:lastPrinted>2011-11-10T14:49:00Z</cp:lastPrinted>
  <dcterms:created xsi:type="dcterms:W3CDTF">2020-08-06T02:35:00Z</dcterms:created>
  <dcterms:modified xsi:type="dcterms:W3CDTF">2023-04-07T18:01:00Z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